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18D4" w:rsidRPr="009A4C1C" w:rsidRDefault="00BA18D4" w:rsidP="00DA2833">
      <w:pPr>
        <w:spacing w:after="0" w:line="240" w:lineRule="auto"/>
        <w:jc w:val="center"/>
        <w:rPr>
          <w:rFonts w:ascii="Times New Roman" w:hAnsi="Times New Roman"/>
          <w:color w:val="0D0D0D"/>
          <w:sz w:val="24"/>
          <w:szCs w:val="24"/>
          <w:lang w:eastAsia="ru-RU"/>
        </w:rPr>
      </w:pPr>
      <w:r w:rsidRPr="009A4C1C">
        <w:rPr>
          <w:rFonts w:ascii="Times New Roman" w:hAnsi="Times New Roman"/>
          <w:color w:val="0D0D0D"/>
          <w:sz w:val="24"/>
          <w:szCs w:val="24"/>
          <w:lang w:eastAsia="ru-RU"/>
        </w:rPr>
        <w:t>МУНИЦИПАЛЬНОЕ БЮДЖЕТНОЕ ОБЩЕОБРАЗОВАТЕЛЬНОЕ УЧРЕЖДЕНИЕ</w:t>
      </w:r>
      <w:r>
        <w:rPr>
          <w:rFonts w:ascii="Times New Roman" w:hAnsi="Times New Roman"/>
          <w:color w:val="0D0D0D"/>
          <w:sz w:val="24"/>
          <w:szCs w:val="24"/>
          <w:lang w:eastAsia="ru-RU"/>
        </w:rPr>
        <w:t>-</w:t>
      </w:r>
    </w:p>
    <w:p w:rsidR="00BA18D4" w:rsidRPr="009A4C1C" w:rsidRDefault="00BA18D4" w:rsidP="00DA2833">
      <w:pPr>
        <w:spacing w:after="0" w:line="240" w:lineRule="auto"/>
        <w:jc w:val="center"/>
        <w:rPr>
          <w:rFonts w:ascii="Times New Roman" w:hAnsi="Times New Roman"/>
          <w:b/>
          <w:color w:val="0D0D0D"/>
          <w:sz w:val="24"/>
          <w:szCs w:val="24"/>
          <w:lang w:eastAsia="ru-RU"/>
        </w:rPr>
      </w:pPr>
      <w:r>
        <w:rPr>
          <w:rFonts w:ascii="Times New Roman" w:hAnsi="Times New Roman"/>
          <w:b/>
          <w:color w:val="0D0D0D"/>
          <w:sz w:val="24"/>
          <w:szCs w:val="24"/>
          <w:lang w:eastAsia="ru-RU"/>
        </w:rPr>
        <w:t>СОМОВСКАЯ</w:t>
      </w:r>
      <w:r w:rsidRPr="009A4C1C">
        <w:rPr>
          <w:rFonts w:ascii="Times New Roman" w:hAnsi="Times New Roman"/>
          <w:b/>
          <w:color w:val="0D0D0D"/>
          <w:sz w:val="24"/>
          <w:szCs w:val="24"/>
          <w:lang w:eastAsia="ru-RU"/>
        </w:rPr>
        <w:t xml:space="preserve"> СРЕДНЯЯ ОБЩЕОБРАЗОВАТЕЛЬНАЯ ШКОЛА</w:t>
      </w:r>
      <w:r>
        <w:rPr>
          <w:rFonts w:ascii="Times New Roman" w:hAnsi="Times New Roman"/>
          <w:b/>
          <w:color w:val="0D0D0D"/>
          <w:sz w:val="24"/>
          <w:szCs w:val="24"/>
          <w:lang w:eastAsia="ru-RU"/>
        </w:rPr>
        <w:t xml:space="preserve"> ИМЕНИ Ю.Н.МИРОЛЮБОВА</w:t>
      </w:r>
    </w:p>
    <w:p w:rsidR="00BA18D4" w:rsidRPr="009A4C1C" w:rsidRDefault="00BA18D4" w:rsidP="00DA2833">
      <w:pPr>
        <w:spacing w:after="0" w:line="240" w:lineRule="auto"/>
        <w:rPr>
          <w:rFonts w:ascii="Times New Roman" w:hAnsi="Times New Roman"/>
          <w:color w:val="0D0D0D"/>
          <w:sz w:val="24"/>
          <w:szCs w:val="24"/>
          <w:lang w:eastAsia="ru-RU"/>
        </w:rPr>
      </w:pPr>
    </w:p>
    <w:p w:rsidR="00BA18D4" w:rsidRPr="009A4C1C" w:rsidRDefault="00BA18D4" w:rsidP="00DA2833">
      <w:pPr>
        <w:spacing w:after="0" w:line="240" w:lineRule="auto"/>
        <w:rPr>
          <w:rFonts w:ascii="Times New Roman" w:hAnsi="Times New Roman"/>
          <w:color w:val="0D0D0D"/>
          <w:sz w:val="24"/>
          <w:szCs w:val="24"/>
          <w:lang w:eastAsia="ru-RU"/>
        </w:rPr>
      </w:pPr>
    </w:p>
    <w:tbl>
      <w:tblPr>
        <w:tblW w:w="0" w:type="auto"/>
        <w:tblLook w:val="00A0"/>
      </w:tblPr>
      <w:tblGrid>
        <w:gridCol w:w="3080"/>
        <w:gridCol w:w="3558"/>
        <w:gridCol w:w="2932"/>
      </w:tblGrid>
      <w:tr w:rsidR="00BA18D4" w:rsidRPr="00406D03" w:rsidTr="00863E40">
        <w:tc>
          <w:tcPr>
            <w:tcW w:w="3261" w:type="dxa"/>
          </w:tcPr>
          <w:p w:rsidR="00BA18D4" w:rsidRPr="00406D03" w:rsidRDefault="00BA18D4" w:rsidP="00863E4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D0D0D"/>
                <w:sz w:val="24"/>
                <w:szCs w:val="24"/>
                <w:lang w:eastAsia="ru-RU"/>
              </w:rPr>
            </w:pPr>
          </w:p>
          <w:p w:rsidR="00BA18D4" w:rsidRPr="00406D03" w:rsidRDefault="00BA18D4" w:rsidP="00863E4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D0D0D"/>
                <w:sz w:val="24"/>
                <w:szCs w:val="24"/>
                <w:lang w:eastAsia="ru-RU"/>
              </w:rPr>
            </w:pPr>
            <w:r w:rsidRPr="00406D03">
              <w:rPr>
                <w:rFonts w:ascii="Times New Roman" w:hAnsi="Times New Roman"/>
                <w:b/>
                <w:color w:val="0D0D0D"/>
                <w:sz w:val="24"/>
                <w:szCs w:val="24"/>
                <w:lang w:eastAsia="ru-RU"/>
              </w:rPr>
              <w:t>РАССМОТРЕНО</w:t>
            </w:r>
          </w:p>
          <w:p w:rsidR="00BA18D4" w:rsidRPr="00406D03" w:rsidRDefault="00BA18D4" w:rsidP="00863E40">
            <w:pPr>
              <w:spacing w:after="0" w:line="240" w:lineRule="auto"/>
              <w:rPr>
                <w:rFonts w:ascii="Times New Roman" w:hAnsi="Times New Roman"/>
                <w:color w:val="0D0D0D"/>
                <w:sz w:val="24"/>
                <w:szCs w:val="24"/>
                <w:lang w:eastAsia="ru-RU"/>
              </w:rPr>
            </w:pPr>
            <w:r w:rsidRPr="00406D03">
              <w:rPr>
                <w:rFonts w:ascii="Times New Roman" w:hAnsi="Times New Roman"/>
                <w:color w:val="0D0D0D"/>
                <w:sz w:val="24"/>
                <w:szCs w:val="24"/>
                <w:lang w:eastAsia="ru-RU"/>
              </w:rPr>
              <w:t>Педагогическим советом</w:t>
            </w:r>
          </w:p>
          <w:p w:rsidR="00BA18D4" w:rsidRPr="00406D03" w:rsidRDefault="00BA18D4" w:rsidP="00863E40">
            <w:pPr>
              <w:spacing w:after="0" w:line="240" w:lineRule="auto"/>
              <w:rPr>
                <w:rFonts w:ascii="Times New Roman" w:hAnsi="Times New Roman"/>
                <w:color w:val="0D0D0D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D0D0D"/>
                <w:sz w:val="24"/>
                <w:szCs w:val="24"/>
                <w:lang w:eastAsia="ru-RU"/>
              </w:rPr>
              <w:t xml:space="preserve">МБОУ Сомовская </w:t>
            </w:r>
            <w:r w:rsidRPr="00406D03">
              <w:rPr>
                <w:rFonts w:ascii="Times New Roman" w:hAnsi="Times New Roman"/>
                <w:color w:val="0D0D0D"/>
                <w:sz w:val="24"/>
                <w:szCs w:val="24"/>
                <w:lang w:eastAsia="ru-RU"/>
              </w:rPr>
              <w:t>СОШ</w:t>
            </w:r>
            <w:r>
              <w:rPr>
                <w:rFonts w:ascii="Times New Roman" w:hAnsi="Times New Roman"/>
                <w:color w:val="0D0D0D"/>
                <w:sz w:val="24"/>
                <w:szCs w:val="24"/>
                <w:lang w:eastAsia="ru-RU"/>
              </w:rPr>
              <w:t xml:space="preserve"> протокол№1 от</w:t>
            </w:r>
          </w:p>
          <w:p w:rsidR="00BA18D4" w:rsidRPr="00406D03" w:rsidRDefault="00BA18D4" w:rsidP="00863E40">
            <w:pPr>
              <w:spacing w:after="0" w:line="240" w:lineRule="auto"/>
              <w:rPr>
                <w:rFonts w:ascii="Times New Roman" w:hAnsi="Times New Roman"/>
                <w:color w:val="0D0D0D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D0D0D"/>
                <w:sz w:val="24"/>
                <w:szCs w:val="24"/>
                <w:lang w:eastAsia="ru-RU"/>
              </w:rPr>
              <w:t xml:space="preserve">от «27» августа </w:t>
            </w:r>
            <w:smartTag w:uri="urn:schemas-microsoft-com:office:smarttags" w:element="metricconverter">
              <w:smartTagPr>
                <w:attr w:name="ProductID" w:val="2024 г"/>
              </w:smartTagPr>
              <w:r>
                <w:rPr>
                  <w:rFonts w:ascii="Times New Roman" w:hAnsi="Times New Roman"/>
                  <w:color w:val="0D0D0D"/>
                  <w:sz w:val="24"/>
                  <w:szCs w:val="24"/>
                  <w:lang w:eastAsia="ru-RU"/>
                </w:rPr>
                <w:t>2024</w:t>
              </w:r>
              <w:r w:rsidRPr="00406D03">
                <w:rPr>
                  <w:rFonts w:ascii="Times New Roman" w:hAnsi="Times New Roman"/>
                  <w:color w:val="0D0D0D"/>
                  <w:sz w:val="24"/>
                  <w:szCs w:val="24"/>
                  <w:lang w:eastAsia="ru-RU"/>
                </w:rPr>
                <w:t xml:space="preserve"> г</w:t>
              </w:r>
            </w:smartTag>
            <w:r w:rsidRPr="00406D03">
              <w:rPr>
                <w:rFonts w:ascii="Times New Roman" w:hAnsi="Times New Roman"/>
                <w:color w:val="0D0D0D"/>
                <w:sz w:val="24"/>
                <w:szCs w:val="24"/>
                <w:lang w:eastAsia="ru-RU"/>
              </w:rPr>
              <w:t>.</w:t>
            </w:r>
          </w:p>
          <w:p w:rsidR="00BA18D4" w:rsidRPr="00406D03" w:rsidRDefault="00BA18D4" w:rsidP="00863E40">
            <w:pPr>
              <w:spacing w:after="0" w:line="240" w:lineRule="auto"/>
              <w:rPr>
                <w:rFonts w:ascii="Times New Roman" w:hAnsi="Times New Roman"/>
                <w:b/>
                <w:color w:val="0D0D0D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</w:tcPr>
          <w:p w:rsidR="00BA18D4" w:rsidRPr="00406D03" w:rsidRDefault="00BA18D4" w:rsidP="00863E4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D0D0D"/>
                <w:sz w:val="24"/>
                <w:szCs w:val="24"/>
                <w:lang w:eastAsia="ru-RU"/>
              </w:rPr>
            </w:pPr>
          </w:p>
          <w:p w:rsidR="00BA18D4" w:rsidRPr="00406D03" w:rsidRDefault="00BA18D4" w:rsidP="00863E4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D0D0D"/>
                <w:sz w:val="24"/>
                <w:szCs w:val="24"/>
                <w:lang w:eastAsia="ru-RU"/>
              </w:rPr>
            </w:pPr>
            <w:r w:rsidRPr="00406D03">
              <w:rPr>
                <w:rFonts w:ascii="Times New Roman" w:hAnsi="Times New Roman"/>
                <w:b/>
                <w:color w:val="0D0D0D"/>
                <w:sz w:val="24"/>
                <w:szCs w:val="24"/>
                <w:lang w:eastAsia="ru-RU"/>
              </w:rPr>
              <w:t>СОГЛАСОВАНО</w:t>
            </w:r>
          </w:p>
          <w:p w:rsidR="00BA18D4" w:rsidRPr="00406D03" w:rsidRDefault="00BA18D4" w:rsidP="00863E40">
            <w:pPr>
              <w:spacing w:after="0" w:line="240" w:lineRule="auto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eastAsia="ru-RU"/>
              </w:rPr>
            </w:pPr>
            <w:r w:rsidRPr="00406D03">
              <w:rPr>
                <w:rFonts w:ascii="Times New Roman" w:hAnsi="Times New Roman"/>
                <w:color w:val="0D0D0D"/>
                <w:sz w:val="24"/>
                <w:szCs w:val="24"/>
                <w:lang w:eastAsia="ru-RU"/>
              </w:rPr>
              <w:t>с заместителем директора по УВР</w:t>
            </w:r>
          </w:p>
          <w:p w:rsidR="00BA18D4" w:rsidRPr="00406D03" w:rsidRDefault="00BA18D4" w:rsidP="00863E40">
            <w:pPr>
              <w:spacing w:after="0" w:line="240" w:lineRule="auto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D0D0D"/>
                <w:sz w:val="24"/>
                <w:szCs w:val="24"/>
                <w:lang w:eastAsia="ru-RU"/>
              </w:rPr>
              <w:t>_______________ Е.М.Гаврикова</w:t>
            </w:r>
          </w:p>
          <w:p w:rsidR="00BA18D4" w:rsidRPr="00406D03" w:rsidRDefault="00BA18D4" w:rsidP="00863E40">
            <w:pPr>
              <w:spacing w:after="0" w:line="240" w:lineRule="auto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eastAsia="ru-RU"/>
              </w:rPr>
            </w:pPr>
          </w:p>
          <w:p w:rsidR="00BA18D4" w:rsidRPr="00406D03" w:rsidRDefault="00BA18D4" w:rsidP="00863E4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D0D0D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D0D0D"/>
                <w:sz w:val="24"/>
                <w:szCs w:val="24"/>
                <w:lang w:eastAsia="ru-RU"/>
              </w:rPr>
              <w:t xml:space="preserve">от «28» августа </w:t>
            </w:r>
            <w:smartTag w:uri="urn:schemas-microsoft-com:office:smarttags" w:element="metricconverter">
              <w:smartTagPr>
                <w:attr w:name="ProductID" w:val="2009 г"/>
              </w:smartTagPr>
              <w:r>
                <w:rPr>
                  <w:rFonts w:ascii="Times New Roman" w:hAnsi="Times New Roman"/>
                  <w:color w:val="0D0D0D"/>
                  <w:sz w:val="24"/>
                  <w:szCs w:val="24"/>
                  <w:lang w:eastAsia="ru-RU"/>
                </w:rPr>
                <w:t>2024</w:t>
              </w:r>
              <w:r w:rsidRPr="00406D03">
                <w:rPr>
                  <w:rFonts w:ascii="Times New Roman" w:hAnsi="Times New Roman"/>
                  <w:color w:val="0D0D0D"/>
                  <w:sz w:val="24"/>
                  <w:szCs w:val="24"/>
                  <w:lang w:eastAsia="ru-RU"/>
                </w:rPr>
                <w:t xml:space="preserve"> г</w:t>
              </w:r>
            </w:smartTag>
            <w:r w:rsidRPr="00406D03">
              <w:rPr>
                <w:rFonts w:ascii="Times New Roman" w:hAnsi="Times New Roman"/>
                <w:color w:val="0D0D0D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118" w:type="dxa"/>
          </w:tcPr>
          <w:p w:rsidR="00BA18D4" w:rsidRPr="00406D03" w:rsidRDefault="00BA18D4" w:rsidP="00863E4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D0D0D"/>
                <w:sz w:val="24"/>
                <w:szCs w:val="24"/>
                <w:lang w:eastAsia="ru-RU"/>
              </w:rPr>
            </w:pPr>
          </w:p>
          <w:p w:rsidR="00BA18D4" w:rsidRPr="00406D03" w:rsidRDefault="00BA18D4" w:rsidP="00863E4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D0D0D"/>
                <w:sz w:val="24"/>
                <w:szCs w:val="24"/>
                <w:lang w:eastAsia="ru-RU"/>
              </w:rPr>
            </w:pPr>
            <w:r w:rsidRPr="00406D03">
              <w:rPr>
                <w:rFonts w:ascii="Times New Roman" w:hAnsi="Times New Roman"/>
                <w:b/>
                <w:color w:val="0D0D0D"/>
                <w:sz w:val="24"/>
                <w:szCs w:val="24"/>
                <w:lang w:eastAsia="ru-RU"/>
              </w:rPr>
              <w:t>УТВЕРЖДЕНО</w:t>
            </w:r>
          </w:p>
          <w:p w:rsidR="00BA18D4" w:rsidRPr="00406D03" w:rsidRDefault="00BA18D4" w:rsidP="00863E40">
            <w:pPr>
              <w:spacing w:after="0" w:line="240" w:lineRule="auto"/>
              <w:jc w:val="right"/>
              <w:rPr>
                <w:rFonts w:ascii="Times New Roman" w:hAnsi="Times New Roman"/>
                <w:color w:val="0D0D0D"/>
                <w:sz w:val="24"/>
                <w:szCs w:val="24"/>
                <w:lang w:eastAsia="ru-RU"/>
              </w:rPr>
            </w:pPr>
            <w:r w:rsidRPr="00406D03">
              <w:rPr>
                <w:rFonts w:ascii="Times New Roman" w:hAnsi="Times New Roman"/>
                <w:color w:val="0D0D0D"/>
                <w:sz w:val="24"/>
                <w:szCs w:val="24"/>
                <w:lang w:eastAsia="ru-RU"/>
              </w:rPr>
              <w:t>Директором школы</w:t>
            </w:r>
          </w:p>
          <w:p w:rsidR="00BA18D4" w:rsidRPr="00406D03" w:rsidRDefault="00BA18D4" w:rsidP="00863E40">
            <w:pPr>
              <w:spacing w:after="0" w:line="240" w:lineRule="auto"/>
              <w:jc w:val="right"/>
              <w:rPr>
                <w:rFonts w:ascii="Times New Roman" w:hAnsi="Times New Roman"/>
                <w:color w:val="0D0D0D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D0D0D"/>
                <w:sz w:val="24"/>
                <w:szCs w:val="24"/>
                <w:lang w:eastAsia="ru-RU"/>
              </w:rPr>
              <w:t>____________ Г.Н.Фролина</w:t>
            </w:r>
          </w:p>
          <w:p w:rsidR="00BA18D4" w:rsidRPr="00406D03" w:rsidRDefault="00BA18D4" w:rsidP="00863E40">
            <w:pPr>
              <w:spacing w:after="0" w:line="240" w:lineRule="auto"/>
              <w:rPr>
                <w:rFonts w:ascii="Times New Roman" w:hAnsi="Times New Roman"/>
                <w:color w:val="0D0D0D"/>
                <w:sz w:val="24"/>
                <w:szCs w:val="24"/>
                <w:highlight w:val="yellow"/>
                <w:lang w:eastAsia="ru-RU"/>
              </w:rPr>
            </w:pPr>
            <w:r w:rsidRPr="00406D03">
              <w:rPr>
                <w:rFonts w:ascii="Times New Roman" w:hAnsi="Times New Roman"/>
                <w:color w:val="0D0D0D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D0D0D"/>
                <w:sz w:val="24"/>
                <w:szCs w:val="24"/>
                <w:lang w:eastAsia="ru-RU"/>
              </w:rPr>
              <w:t>Приказ №125</w:t>
            </w:r>
            <w:r w:rsidRPr="00406D03">
              <w:rPr>
                <w:rFonts w:ascii="Times New Roman" w:hAnsi="Times New Roman"/>
                <w:color w:val="0D0D0D"/>
                <w:sz w:val="24"/>
                <w:szCs w:val="24"/>
                <w:lang w:eastAsia="ru-RU"/>
              </w:rPr>
              <w:t xml:space="preserve">                               </w:t>
            </w:r>
          </w:p>
          <w:p w:rsidR="00BA18D4" w:rsidRPr="00406D03" w:rsidRDefault="00BA18D4" w:rsidP="00863E40">
            <w:pPr>
              <w:spacing w:after="0" w:line="240" w:lineRule="auto"/>
              <w:rPr>
                <w:rFonts w:ascii="Times New Roman" w:hAnsi="Times New Roman"/>
                <w:color w:val="0D0D0D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D0D0D"/>
                <w:sz w:val="24"/>
                <w:szCs w:val="24"/>
                <w:lang w:eastAsia="ru-RU"/>
              </w:rPr>
              <w:t xml:space="preserve">  от «28» августа </w:t>
            </w:r>
            <w:smartTag w:uri="urn:schemas-microsoft-com:office:smarttags" w:element="metricconverter">
              <w:smartTagPr>
                <w:attr w:name="ProductID" w:val="2009 г"/>
              </w:smartTagPr>
              <w:r>
                <w:rPr>
                  <w:rFonts w:ascii="Times New Roman" w:hAnsi="Times New Roman"/>
                  <w:color w:val="0D0D0D"/>
                  <w:sz w:val="24"/>
                  <w:szCs w:val="24"/>
                  <w:lang w:eastAsia="ru-RU"/>
                </w:rPr>
                <w:t>2024</w:t>
              </w:r>
              <w:r w:rsidRPr="00406D03">
                <w:rPr>
                  <w:rFonts w:ascii="Times New Roman" w:hAnsi="Times New Roman"/>
                  <w:color w:val="0D0D0D"/>
                  <w:sz w:val="24"/>
                  <w:szCs w:val="24"/>
                  <w:lang w:eastAsia="ru-RU"/>
                </w:rPr>
                <w:t xml:space="preserve"> г</w:t>
              </w:r>
            </w:smartTag>
            <w:r w:rsidRPr="00406D03">
              <w:rPr>
                <w:rFonts w:ascii="Times New Roman" w:hAnsi="Times New Roman"/>
                <w:color w:val="0D0D0D"/>
                <w:sz w:val="24"/>
                <w:szCs w:val="24"/>
                <w:lang w:eastAsia="ru-RU"/>
              </w:rPr>
              <w:t>.</w:t>
            </w:r>
          </w:p>
        </w:tc>
      </w:tr>
    </w:tbl>
    <w:p w:rsidR="00BA18D4" w:rsidRPr="009A4C1C" w:rsidRDefault="00BA18D4" w:rsidP="00DA2833">
      <w:pPr>
        <w:spacing w:after="0" w:line="240" w:lineRule="auto"/>
        <w:rPr>
          <w:rFonts w:ascii="Times New Roman" w:hAnsi="Times New Roman"/>
          <w:color w:val="0D0D0D"/>
          <w:sz w:val="24"/>
          <w:szCs w:val="24"/>
          <w:lang w:eastAsia="ru-RU"/>
        </w:rPr>
      </w:pPr>
    </w:p>
    <w:p w:rsidR="00BA18D4" w:rsidRPr="009A4C1C" w:rsidRDefault="00BA18D4" w:rsidP="00DA2833">
      <w:pPr>
        <w:spacing w:after="0" w:line="240" w:lineRule="auto"/>
        <w:jc w:val="center"/>
        <w:rPr>
          <w:rFonts w:ascii="Times New Roman" w:hAnsi="Times New Roman"/>
          <w:b/>
          <w:color w:val="0D0D0D"/>
          <w:sz w:val="36"/>
          <w:szCs w:val="36"/>
          <w:lang w:eastAsia="ru-RU"/>
        </w:rPr>
      </w:pPr>
      <w:r w:rsidRPr="009A4C1C">
        <w:rPr>
          <w:rFonts w:ascii="Times New Roman" w:hAnsi="Times New Roman"/>
          <w:b/>
          <w:color w:val="0D0D0D"/>
          <w:sz w:val="36"/>
          <w:szCs w:val="36"/>
          <w:lang w:eastAsia="ru-RU"/>
        </w:rPr>
        <w:t xml:space="preserve"> </w:t>
      </w:r>
    </w:p>
    <w:p w:rsidR="00BA18D4" w:rsidRPr="009A4C1C" w:rsidRDefault="00BA18D4" w:rsidP="00DA2833">
      <w:pPr>
        <w:spacing w:after="0" w:line="240" w:lineRule="auto"/>
        <w:jc w:val="center"/>
        <w:rPr>
          <w:rFonts w:ascii="Times New Roman" w:hAnsi="Times New Roman"/>
          <w:b/>
          <w:color w:val="0D0D0D"/>
          <w:sz w:val="36"/>
          <w:szCs w:val="36"/>
          <w:lang w:eastAsia="ru-RU"/>
        </w:rPr>
      </w:pPr>
    </w:p>
    <w:p w:rsidR="00BA18D4" w:rsidRPr="009A4C1C" w:rsidRDefault="00BA18D4" w:rsidP="00DA2833">
      <w:pPr>
        <w:spacing w:after="0" w:line="240" w:lineRule="auto"/>
        <w:jc w:val="center"/>
        <w:rPr>
          <w:rFonts w:ascii="Times New Roman" w:hAnsi="Times New Roman"/>
          <w:b/>
          <w:color w:val="0D0D0D"/>
          <w:sz w:val="28"/>
          <w:szCs w:val="28"/>
          <w:lang w:eastAsia="ru-RU"/>
        </w:rPr>
      </w:pPr>
      <w:r w:rsidRPr="009A4C1C">
        <w:rPr>
          <w:rFonts w:ascii="Times New Roman" w:hAnsi="Times New Roman"/>
          <w:b/>
          <w:color w:val="0D0D0D"/>
          <w:sz w:val="28"/>
          <w:szCs w:val="28"/>
          <w:lang w:eastAsia="ru-RU"/>
        </w:rPr>
        <w:t>РАБОЧАЯ ПРОГРАММА</w:t>
      </w:r>
    </w:p>
    <w:p w:rsidR="00BA18D4" w:rsidRPr="009A4C1C" w:rsidRDefault="00BA18D4" w:rsidP="00DA2833">
      <w:pPr>
        <w:spacing w:after="0" w:line="240" w:lineRule="auto"/>
        <w:jc w:val="center"/>
        <w:rPr>
          <w:rFonts w:ascii="Times New Roman" w:hAnsi="Times New Roman"/>
          <w:b/>
          <w:color w:val="0D0D0D"/>
          <w:sz w:val="28"/>
          <w:szCs w:val="28"/>
          <w:lang w:eastAsia="ru-RU"/>
        </w:rPr>
      </w:pPr>
    </w:p>
    <w:p w:rsidR="00BA18D4" w:rsidRPr="00A654C8" w:rsidRDefault="00BA18D4" w:rsidP="00DA2833">
      <w:pPr>
        <w:spacing w:after="0" w:line="240" w:lineRule="auto"/>
        <w:jc w:val="center"/>
        <w:rPr>
          <w:rFonts w:ascii="Times New Roman" w:hAnsi="Times New Roman"/>
          <w:b/>
          <w:color w:val="0D0D0D"/>
          <w:sz w:val="40"/>
          <w:szCs w:val="40"/>
          <w:lang w:eastAsia="ru-RU"/>
        </w:rPr>
      </w:pPr>
      <w:r>
        <w:rPr>
          <w:rFonts w:ascii="Times New Roman" w:hAnsi="Times New Roman"/>
          <w:color w:val="000000"/>
          <w:sz w:val="40"/>
          <w:szCs w:val="40"/>
          <w:lang w:eastAsia="ru-RU"/>
        </w:rPr>
        <w:t>к</w:t>
      </w:r>
      <w:r w:rsidRPr="00A654C8">
        <w:rPr>
          <w:rFonts w:ascii="Times New Roman" w:hAnsi="Times New Roman"/>
          <w:color w:val="000000"/>
          <w:sz w:val="40"/>
          <w:szCs w:val="40"/>
          <w:lang w:eastAsia="ru-RU"/>
        </w:rPr>
        <w:t xml:space="preserve">урса «Подготовка к ГИА по биологии» </w:t>
      </w:r>
      <w:r w:rsidRPr="00A654C8">
        <w:rPr>
          <w:rFonts w:ascii="Times New Roman" w:hAnsi="Times New Roman"/>
          <w:b/>
          <w:color w:val="0D0D0D"/>
          <w:sz w:val="40"/>
          <w:szCs w:val="40"/>
          <w:lang w:eastAsia="ru-RU"/>
        </w:rPr>
        <w:t xml:space="preserve"> </w:t>
      </w:r>
    </w:p>
    <w:p w:rsidR="00BA18D4" w:rsidRPr="009A4C1C" w:rsidRDefault="00BA18D4" w:rsidP="00DA2833">
      <w:pPr>
        <w:spacing w:after="0" w:line="240" w:lineRule="auto"/>
        <w:jc w:val="center"/>
        <w:rPr>
          <w:rFonts w:ascii="Times New Roman" w:hAnsi="Times New Roman"/>
          <w:b/>
          <w:color w:val="0D0D0D"/>
          <w:sz w:val="32"/>
          <w:szCs w:val="32"/>
          <w:lang w:eastAsia="ru-RU"/>
        </w:rPr>
      </w:pPr>
      <w:r>
        <w:rPr>
          <w:rFonts w:ascii="Times New Roman" w:hAnsi="Times New Roman"/>
          <w:b/>
          <w:color w:val="0D0D0D"/>
          <w:sz w:val="32"/>
          <w:szCs w:val="32"/>
          <w:lang w:eastAsia="ru-RU"/>
        </w:rPr>
        <w:t>для 9 класса</w:t>
      </w:r>
    </w:p>
    <w:p w:rsidR="00BA18D4" w:rsidRPr="009A4C1C" w:rsidRDefault="00BA18D4" w:rsidP="00DA2833">
      <w:pPr>
        <w:spacing w:after="0" w:line="240" w:lineRule="auto"/>
        <w:jc w:val="center"/>
        <w:rPr>
          <w:rFonts w:ascii="Times New Roman" w:hAnsi="Times New Roman"/>
          <w:b/>
          <w:color w:val="0D0D0D"/>
          <w:sz w:val="32"/>
          <w:szCs w:val="32"/>
          <w:lang w:eastAsia="ru-RU"/>
        </w:rPr>
      </w:pPr>
      <w:r>
        <w:rPr>
          <w:rFonts w:ascii="Times New Roman" w:hAnsi="Times New Roman"/>
          <w:b/>
          <w:color w:val="0D0D0D"/>
          <w:sz w:val="32"/>
          <w:szCs w:val="32"/>
          <w:lang w:eastAsia="ru-RU"/>
        </w:rPr>
        <w:t xml:space="preserve"> на 2024-2025</w:t>
      </w:r>
      <w:r w:rsidRPr="009A4C1C">
        <w:rPr>
          <w:rFonts w:ascii="Times New Roman" w:hAnsi="Times New Roman"/>
          <w:b/>
          <w:color w:val="0D0D0D"/>
          <w:sz w:val="32"/>
          <w:szCs w:val="32"/>
          <w:lang w:eastAsia="ru-RU"/>
        </w:rPr>
        <w:t xml:space="preserve"> учебный год</w:t>
      </w:r>
    </w:p>
    <w:p w:rsidR="00BA18D4" w:rsidRPr="009A4C1C" w:rsidRDefault="00BA18D4" w:rsidP="00DA2833">
      <w:pPr>
        <w:spacing w:after="0" w:line="240" w:lineRule="auto"/>
        <w:jc w:val="center"/>
        <w:rPr>
          <w:rFonts w:ascii="Times New Roman" w:hAnsi="Times New Roman"/>
          <w:color w:val="0D0D0D"/>
          <w:sz w:val="24"/>
          <w:szCs w:val="24"/>
          <w:lang w:eastAsia="ru-RU"/>
        </w:rPr>
      </w:pPr>
      <w:r w:rsidRPr="009A4C1C">
        <w:rPr>
          <w:rFonts w:ascii="Times New Roman" w:hAnsi="Times New Roman"/>
          <w:b/>
          <w:color w:val="0D0D0D"/>
          <w:sz w:val="28"/>
          <w:szCs w:val="28"/>
          <w:lang w:eastAsia="ru-RU"/>
        </w:rPr>
        <w:t xml:space="preserve"> </w:t>
      </w:r>
    </w:p>
    <w:p w:rsidR="00BA18D4" w:rsidRPr="009A4C1C" w:rsidRDefault="00BA18D4" w:rsidP="00DA2833">
      <w:pPr>
        <w:spacing w:after="0" w:line="240" w:lineRule="auto"/>
        <w:jc w:val="center"/>
        <w:rPr>
          <w:rFonts w:ascii="Times New Roman" w:hAnsi="Times New Roman"/>
          <w:color w:val="0D0D0D"/>
          <w:sz w:val="24"/>
          <w:szCs w:val="24"/>
          <w:lang w:eastAsia="ru-RU"/>
        </w:rPr>
      </w:pPr>
      <w:r w:rsidRPr="009A4C1C">
        <w:rPr>
          <w:rFonts w:ascii="Times New Roman" w:hAnsi="Times New Roman"/>
          <w:color w:val="0D0D0D"/>
          <w:sz w:val="24"/>
          <w:szCs w:val="24"/>
          <w:lang w:eastAsia="ru-RU"/>
        </w:rPr>
        <w:t xml:space="preserve"> </w:t>
      </w:r>
    </w:p>
    <w:p w:rsidR="00BA18D4" w:rsidRDefault="00BA18D4" w:rsidP="00DA2833">
      <w:pPr>
        <w:spacing w:after="0" w:line="240" w:lineRule="auto"/>
        <w:jc w:val="both"/>
        <w:rPr>
          <w:rFonts w:ascii="Times New Roman" w:hAnsi="Times New Roman"/>
          <w:color w:val="0D0D0D"/>
          <w:sz w:val="24"/>
          <w:szCs w:val="24"/>
          <w:lang w:eastAsia="ru-RU"/>
        </w:rPr>
      </w:pPr>
    </w:p>
    <w:p w:rsidR="00BA18D4" w:rsidRDefault="00BA18D4" w:rsidP="00DA2833">
      <w:pPr>
        <w:spacing w:after="0" w:line="240" w:lineRule="auto"/>
        <w:jc w:val="both"/>
        <w:rPr>
          <w:rFonts w:ascii="Times New Roman" w:hAnsi="Times New Roman"/>
          <w:color w:val="0D0D0D"/>
          <w:sz w:val="24"/>
          <w:szCs w:val="24"/>
          <w:lang w:eastAsia="ru-RU"/>
        </w:rPr>
      </w:pPr>
    </w:p>
    <w:p w:rsidR="00BA18D4" w:rsidRPr="00F23813" w:rsidRDefault="00BA18D4" w:rsidP="00DA2833">
      <w:pPr>
        <w:spacing w:after="0" w:line="240" w:lineRule="auto"/>
        <w:ind w:left="5580" w:hanging="5580"/>
        <w:jc w:val="both"/>
        <w:rPr>
          <w:rFonts w:ascii="Times New Roman" w:hAnsi="Times New Roman"/>
          <w:color w:val="0D0D0D"/>
          <w:sz w:val="28"/>
          <w:szCs w:val="28"/>
          <w:lang w:eastAsia="ru-RU"/>
        </w:rPr>
      </w:pPr>
      <w:r>
        <w:rPr>
          <w:rFonts w:ascii="Times New Roman" w:hAnsi="Times New Roman"/>
          <w:color w:val="0D0D0D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F23813">
        <w:rPr>
          <w:rFonts w:ascii="Times New Roman" w:hAnsi="Times New Roman"/>
          <w:color w:val="0D0D0D"/>
          <w:sz w:val="28"/>
          <w:szCs w:val="28"/>
          <w:lang w:eastAsia="ru-RU"/>
        </w:rPr>
        <w:t xml:space="preserve">Составитель: учитель химии и биологии Волкова И.А., </w:t>
      </w:r>
    </w:p>
    <w:p w:rsidR="00BA18D4" w:rsidRPr="00F23813" w:rsidRDefault="00BA18D4" w:rsidP="00DA2833">
      <w:pPr>
        <w:tabs>
          <w:tab w:val="left" w:pos="5940"/>
        </w:tabs>
        <w:spacing w:after="0" w:line="240" w:lineRule="auto"/>
        <w:ind w:left="5940" w:hanging="1260"/>
        <w:jc w:val="right"/>
        <w:rPr>
          <w:rFonts w:ascii="Times New Roman" w:hAnsi="Times New Roman"/>
          <w:color w:val="0D0D0D"/>
          <w:sz w:val="28"/>
          <w:szCs w:val="28"/>
          <w:lang w:eastAsia="ru-RU"/>
        </w:rPr>
      </w:pPr>
      <w:r>
        <w:rPr>
          <w:rFonts w:ascii="Times New Roman" w:hAnsi="Times New Roman"/>
          <w:color w:val="0D0D0D"/>
          <w:sz w:val="28"/>
          <w:szCs w:val="28"/>
          <w:lang w:eastAsia="ru-RU"/>
        </w:rPr>
        <w:t xml:space="preserve">  </w:t>
      </w:r>
      <w:r w:rsidRPr="00F23813">
        <w:rPr>
          <w:rFonts w:ascii="Times New Roman" w:hAnsi="Times New Roman"/>
          <w:color w:val="0D0D0D"/>
          <w:sz w:val="28"/>
          <w:szCs w:val="28"/>
          <w:lang w:eastAsia="ru-RU"/>
        </w:rPr>
        <w:t>первой квалификационной категории</w:t>
      </w:r>
    </w:p>
    <w:p w:rsidR="00BA18D4" w:rsidRPr="00F23813" w:rsidRDefault="00BA18D4" w:rsidP="00DA2833">
      <w:pPr>
        <w:spacing w:after="0" w:line="240" w:lineRule="auto"/>
        <w:rPr>
          <w:rFonts w:ascii="Times New Roman" w:hAnsi="Times New Roman"/>
          <w:color w:val="0D0D0D"/>
          <w:sz w:val="28"/>
          <w:szCs w:val="28"/>
          <w:lang w:eastAsia="ru-RU"/>
        </w:rPr>
      </w:pPr>
    </w:p>
    <w:p w:rsidR="00BA18D4" w:rsidRPr="00F23813" w:rsidRDefault="00BA18D4" w:rsidP="00DA2833">
      <w:pPr>
        <w:spacing w:after="0" w:line="240" w:lineRule="auto"/>
        <w:jc w:val="right"/>
        <w:rPr>
          <w:rFonts w:ascii="Times New Roman" w:hAnsi="Times New Roman"/>
          <w:color w:val="0D0D0D"/>
          <w:sz w:val="28"/>
          <w:szCs w:val="28"/>
          <w:lang w:eastAsia="ru-RU"/>
        </w:rPr>
      </w:pPr>
      <w:r w:rsidRPr="00F23813">
        <w:rPr>
          <w:rFonts w:ascii="Times New Roman" w:hAnsi="Times New Roman"/>
          <w:color w:val="0D0D0D"/>
          <w:sz w:val="28"/>
          <w:szCs w:val="28"/>
          <w:lang w:eastAsia="ru-RU"/>
        </w:rPr>
        <w:t xml:space="preserve"> .</w:t>
      </w:r>
    </w:p>
    <w:p w:rsidR="00BA18D4" w:rsidRPr="00F23813" w:rsidRDefault="00BA18D4" w:rsidP="00DA2833">
      <w:pPr>
        <w:spacing w:after="0" w:line="240" w:lineRule="auto"/>
        <w:rPr>
          <w:rFonts w:ascii="Times New Roman" w:hAnsi="Times New Roman"/>
          <w:color w:val="0D0D0D"/>
          <w:sz w:val="28"/>
          <w:szCs w:val="28"/>
          <w:lang w:eastAsia="ru-RU"/>
        </w:rPr>
      </w:pPr>
    </w:p>
    <w:p w:rsidR="00BA18D4" w:rsidRPr="00F23813" w:rsidRDefault="00BA18D4" w:rsidP="00DA2833">
      <w:pPr>
        <w:spacing w:after="0" w:line="240" w:lineRule="auto"/>
        <w:rPr>
          <w:rFonts w:ascii="Times New Roman" w:hAnsi="Times New Roman"/>
          <w:color w:val="0D0D0D"/>
          <w:sz w:val="28"/>
          <w:szCs w:val="28"/>
          <w:lang w:eastAsia="ru-RU"/>
        </w:rPr>
      </w:pPr>
    </w:p>
    <w:p w:rsidR="00BA18D4" w:rsidRPr="00F23813" w:rsidRDefault="00BA18D4" w:rsidP="00DA2833">
      <w:pPr>
        <w:spacing w:after="0" w:line="240" w:lineRule="auto"/>
        <w:rPr>
          <w:rFonts w:ascii="Times New Roman" w:hAnsi="Times New Roman"/>
          <w:color w:val="0D0D0D"/>
          <w:sz w:val="28"/>
          <w:szCs w:val="28"/>
          <w:lang w:eastAsia="ru-RU"/>
        </w:rPr>
      </w:pPr>
    </w:p>
    <w:p w:rsidR="00BA18D4" w:rsidRPr="00F23813" w:rsidRDefault="00BA18D4" w:rsidP="00DA2833">
      <w:pPr>
        <w:spacing w:after="0" w:line="240" w:lineRule="auto"/>
        <w:rPr>
          <w:rFonts w:ascii="Times New Roman" w:hAnsi="Times New Roman"/>
          <w:color w:val="0D0D0D"/>
          <w:sz w:val="28"/>
          <w:szCs w:val="28"/>
          <w:lang w:eastAsia="ru-RU"/>
        </w:rPr>
      </w:pPr>
    </w:p>
    <w:p w:rsidR="00BA18D4" w:rsidRPr="00F23813" w:rsidRDefault="00BA18D4" w:rsidP="00DA2833">
      <w:pPr>
        <w:spacing w:after="0" w:line="240" w:lineRule="auto"/>
        <w:rPr>
          <w:rFonts w:ascii="Times New Roman" w:hAnsi="Times New Roman"/>
          <w:color w:val="0D0D0D"/>
          <w:sz w:val="28"/>
          <w:szCs w:val="28"/>
          <w:lang w:eastAsia="ru-RU"/>
        </w:rPr>
      </w:pPr>
    </w:p>
    <w:p w:rsidR="00BA18D4" w:rsidRPr="00F23813" w:rsidRDefault="00BA18D4" w:rsidP="00DA2833">
      <w:pPr>
        <w:spacing w:after="0" w:line="240" w:lineRule="auto"/>
        <w:rPr>
          <w:rFonts w:ascii="Times New Roman" w:hAnsi="Times New Roman"/>
          <w:color w:val="0D0D0D"/>
          <w:sz w:val="28"/>
          <w:szCs w:val="28"/>
          <w:lang w:eastAsia="ru-RU"/>
        </w:rPr>
      </w:pPr>
    </w:p>
    <w:p w:rsidR="00BA18D4" w:rsidRPr="00F23813" w:rsidRDefault="00BA18D4" w:rsidP="00DA2833">
      <w:pPr>
        <w:spacing w:after="0" w:line="240" w:lineRule="auto"/>
        <w:rPr>
          <w:rFonts w:ascii="Times New Roman" w:hAnsi="Times New Roman"/>
          <w:color w:val="0D0D0D"/>
          <w:sz w:val="28"/>
          <w:szCs w:val="28"/>
          <w:lang w:eastAsia="ru-RU"/>
        </w:rPr>
      </w:pPr>
    </w:p>
    <w:p w:rsidR="00BA18D4" w:rsidRPr="00F23813" w:rsidRDefault="00BA18D4" w:rsidP="00DA2833">
      <w:pPr>
        <w:spacing w:after="0" w:line="240" w:lineRule="auto"/>
        <w:rPr>
          <w:rFonts w:ascii="Times New Roman" w:hAnsi="Times New Roman"/>
          <w:color w:val="0D0D0D"/>
          <w:sz w:val="28"/>
          <w:szCs w:val="28"/>
          <w:lang w:eastAsia="ru-RU"/>
        </w:rPr>
      </w:pPr>
      <w:r w:rsidRPr="00F23813">
        <w:rPr>
          <w:rFonts w:ascii="Times New Roman" w:hAnsi="Times New Roman"/>
          <w:color w:val="0D0D0D"/>
          <w:sz w:val="28"/>
          <w:szCs w:val="28"/>
          <w:lang w:eastAsia="ru-RU"/>
        </w:rPr>
        <w:t xml:space="preserve">                                             </w:t>
      </w:r>
      <w:r>
        <w:rPr>
          <w:rFonts w:ascii="Times New Roman" w:hAnsi="Times New Roman"/>
          <w:color w:val="0D0D0D"/>
          <w:sz w:val="28"/>
          <w:szCs w:val="28"/>
          <w:lang w:eastAsia="ru-RU"/>
        </w:rPr>
        <w:t xml:space="preserve">                </w:t>
      </w:r>
      <w:r w:rsidRPr="00F23813">
        <w:rPr>
          <w:rFonts w:ascii="Times New Roman" w:hAnsi="Times New Roman"/>
          <w:color w:val="0D0D0D"/>
          <w:sz w:val="28"/>
          <w:szCs w:val="28"/>
          <w:lang w:eastAsia="ru-RU"/>
        </w:rPr>
        <w:t xml:space="preserve"> с. Сомово</w:t>
      </w:r>
    </w:p>
    <w:p w:rsidR="00BA18D4" w:rsidRPr="00F23813" w:rsidRDefault="00BA18D4" w:rsidP="00DA2833">
      <w:pPr>
        <w:spacing w:after="0" w:line="240" w:lineRule="auto"/>
        <w:jc w:val="center"/>
        <w:rPr>
          <w:rFonts w:ascii="Times New Roman" w:hAnsi="Times New Roman"/>
          <w:color w:val="0D0D0D"/>
          <w:sz w:val="28"/>
          <w:szCs w:val="28"/>
          <w:lang w:eastAsia="ru-RU"/>
        </w:rPr>
      </w:pPr>
      <w:r>
        <w:rPr>
          <w:rFonts w:ascii="Times New Roman" w:hAnsi="Times New Roman"/>
          <w:color w:val="0D0D0D"/>
          <w:sz w:val="28"/>
          <w:szCs w:val="28"/>
          <w:lang w:eastAsia="ru-RU"/>
        </w:rPr>
        <w:t>2024</w:t>
      </w:r>
      <w:r w:rsidRPr="00F23813">
        <w:rPr>
          <w:rFonts w:ascii="Times New Roman" w:hAnsi="Times New Roman"/>
          <w:color w:val="0D0D0D"/>
          <w:sz w:val="28"/>
          <w:szCs w:val="28"/>
          <w:lang w:eastAsia="ru-RU"/>
        </w:rPr>
        <w:t xml:space="preserve">  </w:t>
      </w:r>
    </w:p>
    <w:p w:rsidR="00BA18D4" w:rsidRDefault="00BA18D4" w:rsidP="00DA2833"/>
    <w:p w:rsidR="00BA18D4" w:rsidRDefault="00BA18D4" w:rsidP="00217891">
      <w:pPr>
        <w:shd w:val="clear" w:color="auto" w:fill="FFFFFF"/>
        <w:spacing w:after="229" w:line="240" w:lineRule="auto"/>
        <w:outlineLvl w:val="0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BA18D4" w:rsidRDefault="00BA18D4" w:rsidP="00217891">
      <w:pPr>
        <w:shd w:val="clear" w:color="auto" w:fill="FFFFFF"/>
        <w:spacing w:after="229" w:line="240" w:lineRule="auto"/>
        <w:outlineLvl w:val="0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BA18D4" w:rsidRDefault="00BA18D4" w:rsidP="00217891">
      <w:pPr>
        <w:shd w:val="clear" w:color="auto" w:fill="FFFFFF"/>
        <w:spacing w:after="229" w:line="240" w:lineRule="auto"/>
        <w:outlineLvl w:val="0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BA18D4" w:rsidRPr="00DB1429" w:rsidRDefault="00BA18D4" w:rsidP="00217891">
      <w:pPr>
        <w:shd w:val="clear" w:color="auto" w:fill="FFFFFF"/>
        <w:spacing w:after="229" w:line="240" w:lineRule="auto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DB1429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ПОЯСНИТЕЛЬНАЯ ЗАПИСКА</w:t>
      </w:r>
    </w:p>
    <w:p w:rsidR="00BA18D4" w:rsidRPr="00DB1429" w:rsidRDefault="00BA18D4" w:rsidP="0084088E">
      <w:pPr>
        <w:shd w:val="clear" w:color="auto" w:fill="FFFFFF"/>
        <w:spacing w:after="229" w:line="240" w:lineRule="auto"/>
        <w:jc w:val="center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BA18D4" w:rsidRPr="00DB1429" w:rsidRDefault="00BA18D4" w:rsidP="0084088E">
      <w:pPr>
        <w:shd w:val="clear" w:color="auto" w:fill="FFFFFF"/>
        <w:spacing w:after="229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DB1429">
        <w:rPr>
          <w:rFonts w:ascii="Times New Roman" w:hAnsi="Times New Roman"/>
          <w:color w:val="000000"/>
          <w:sz w:val="24"/>
          <w:szCs w:val="24"/>
          <w:lang w:eastAsia="ru-RU"/>
        </w:rPr>
        <w:t>В связи с переходом на новую форму аттестации учащихся 9 классов в форме государственной итоговой аттестации (ОГЭ) возник вопрос: «Как определить уровень знаний, который должен быть при поступлении на профильное обучение в старшей школе у учащихся?» Этот вопрос возник не только у учителей, его задают ученики и родители.  «Подготовка к ГИА по биологии» поможет решить эту проблему.</w:t>
      </w:r>
    </w:p>
    <w:p w:rsidR="00BA18D4" w:rsidRPr="00DB1429" w:rsidRDefault="00BA18D4" w:rsidP="0084088E">
      <w:pPr>
        <w:shd w:val="clear" w:color="auto" w:fill="FFFFFF"/>
        <w:spacing w:after="229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DB1429">
        <w:rPr>
          <w:rFonts w:ascii="Times New Roman" w:hAnsi="Times New Roman"/>
          <w:color w:val="000000"/>
          <w:sz w:val="24"/>
          <w:szCs w:val="24"/>
          <w:lang w:eastAsia="ru-RU"/>
        </w:rPr>
        <w:t>Базовое биологическое образование должно обеспечить выпускникам высокую биологическую грамотность, которая необходима специалистам многих современных отраслей производства, здравоохранения, сельского хозяйства, а также необходимо для успешной сдачи выпускного экзамена по биологии за курс основной школы. Однако знания, полученные учащимися при изучении биологических дисциплин в среднем звене, требуют систематизации.</w:t>
      </w:r>
    </w:p>
    <w:p w:rsidR="00BA18D4" w:rsidRPr="00DB1429" w:rsidRDefault="00BA18D4" w:rsidP="0084088E">
      <w:pPr>
        <w:shd w:val="clear" w:color="auto" w:fill="FFFFFF"/>
        <w:spacing w:after="229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Программа внеурочной деятельности   рассчитана на 34 часа (1</w:t>
      </w:r>
      <w:r w:rsidRPr="00DB1429">
        <w:rPr>
          <w:rFonts w:ascii="Times New Roman" w:hAnsi="Times New Roman"/>
          <w:color w:val="000000"/>
          <w:sz w:val="24"/>
          <w:szCs w:val="24"/>
          <w:lang w:eastAsia="ru-RU"/>
        </w:rPr>
        <w:t>часа в неделю). Содержание курса распределено на 2 раздела и 6 тем. Программа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курса</w:t>
      </w:r>
      <w:r w:rsidRPr="00DB1429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предназначена для учащихся 9 классов общеобразовательных учреждений.</w:t>
      </w:r>
    </w:p>
    <w:p w:rsidR="00BA18D4" w:rsidRPr="00DB1429" w:rsidRDefault="00BA18D4" w:rsidP="0084088E">
      <w:pPr>
        <w:shd w:val="clear" w:color="auto" w:fill="FFFFFF"/>
        <w:spacing w:after="229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DB1429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Актуальность курса состоит в том, </w:t>
      </w:r>
      <w:r w:rsidRPr="00DB1429">
        <w:rPr>
          <w:rFonts w:ascii="Times New Roman" w:hAnsi="Times New Roman"/>
          <w:color w:val="000000"/>
          <w:sz w:val="24"/>
          <w:szCs w:val="24"/>
          <w:lang w:eastAsia="ru-RU"/>
        </w:rPr>
        <w:t>что профильное биологическое образование должно обеспечить выпускникам высокую биологическую грамотность, которая необходима специалистам многих современных отраслей производства, здравоохранения, сельского хозяйства, а также необходимо для успешной сдачи выпускного экзамена по биологии за курс основной школы.</w:t>
      </w:r>
    </w:p>
    <w:p w:rsidR="00BA18D4" w:rsidRPr="00DB1429" w:rsidRDefault="00BA18D4" w:rsidP="0084088E">
      <w:pPr>
        <w:shd w:val="clear" w:color="auto" w:fill="FFFFFF"/>
        <w:spacing w:after="229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DB1429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Цель курса:</w:t>
      </w:r>
      <w:r w:rsidRPr="00DB1429">
        <w:rPr>
          <w:rFonts w:ascii="Times New Roman" w:hAnsi="Times New Roman"/>
          <w:color w:val="000000"/>
          <w:sz w:val="24"/>
          <w:szCs w:val="24"/>
          <w:lang w:eastAsia="ru-RU"/>
        </w:rPr>
        <w:t> формирование системности знаний в понимании биологических закономерностей, присущих живым организмам.</w:t>
      </w:r>
    </w:p>
    <w:p w:rsidR="00BA18D4" w:rsidRPr="00DB1429" w:rsidRDefault="00BA18D4" w:rsidP="00217891">
      <w:pPr>
        <w:shd w:val="clear" w:color="auto" w:fill="FFFFFF"/>
        <w:spacing w:after="229" w:line="240" w:lineRule="auto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DB1429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Задачи курса:</w:t>
      </w:r>
    </w:p>
    <w:p w:rsidR="00BA18D4" w:rsidRPr="00DB1429" w:rsidRDefault="00BA18D4" w:rsidP="0084088E">
      <w:pPr>
        <w:numPr>
          <w:ilvl w:val="0"/>
          <w:numId w:val="1"/>
        </w:numPr>
        <w:shd w:val="clear" w:color="auto" w:fill="FFFFFF"/>
        <w:spacing w:after="229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DB1429">
        <w:rPr>
          <w:rFonts w:ascii="Times New Roman" w:hAnsi="Times New Roman"/>
          <w:color w:val="000000"/>
          <w:sz w:val="24"/>
          <w:szCs w:val="24"/>
          <w:lang w:eastAsia="ru-RU"/>
        </w:rPr>
        <w:t>повторение, закрепление и углубление знаний по основным разделам школьного курса биологии;</w:t>
      </w:r>
    </w:p>
    <w:p w:rsidR="00BA18D4" w:rsidRPr="00DB1429" w:rsidRDefault="00BA18D4" w:rsidP="0084088E">
      <w:pPr>
        <w:numPr>
          <w:ilvl w:val="0"/>
          <w:numId w:val="1"/>
        </w:numPr>
        <w:shd w:val="clear" w:color="auto" w:fill="FFFFFF"/>
        <w:spacing w:after="229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DB1429">
        <w:rPr>
          <w:rFonts w:ascii="Times New Roman" w:hAnsi="Times New Roman"/>
          <w:color w:val="000000"/>
          <w:sz w:val="24"/>
          <w:szCs w:val="24"/>
          <w:lang w:eastAsia="ru-RU"/>
        </w:rPr>
        <w:t>формирование у учащихся, проявляющих интерес к биологии, прочных знаний основных понятий и закономерностей целого ряда биологических дисциплин: ботаники, зоологии, морфологии, физиологии, общей биологии;</w:t>
      </w:r>
    </w:p>
    <w:p w:rsidR="00BA18D4" w:rsidRPr="00DB1429" w:rsidRDefault="00BA18D4" w:rsidP="0084088E">
      <w:pPr>
        <w:numPr>
          <w:ilvl w:val="0"/>
          <w:numId w:val="1"/>
        </w:numPr>
        <w:shd w:val="clear" w:color="auto" w:fill="FFFFFF"/>
        <w:spacing w:after="229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DB1429">
        <w:rPr>
          <w:rFonts w:ascii="Times New Roman" w:hAnsi="Times New Roman"/>
          <w:color w:val="000000"/>
          <w:sz w:val="24"/>
          <w:szCs w:val="24"/>
          <w:lang w:eastAsia="ru-RU"/>
        </w:rPr>
        <w:t>овладение умениями обосновывать место и роль биологических знаний в практической деятельности людей, развитии современных технологий, находить и анализировать информацию о живых объектах;</w:t>
      </w:r>
    </w:p>
    <w:p w:rsidR="00BA18D4" w:rsidRPr="00DB1429" w:rsidRDefault="00BA18D4" w:rsidP="0084088E">
      <w:pPr>
        <w:numPr>
          <w:ilvl w:val="0"/>
          <w:numId w:val="1"/>
        </w:numPr>
        <w:shd w:val="clear" w:color="auto" w:fill="FFFFFF"/>
        <w:spacing w:after="229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DB1429">
        <w:rPr>
          <w:rFonts w:ascii="Times New Roman" w:hAnsi="Times New Roman"/>
          <w:color w:val="000000"/>
          <w:sz w:val="24"/>
          <w:szCs w:val="24"/>
          <w:lang w:eastAsia="ru-RU"/>
        </w:rPr>
        <w:t>формирование умения осуществлять разнообразные виды самостоятельной деятельности;</w:t>
      </w:r>
    </w:p>
    <w:p w:rsidR="00BA18D4" w:rsidRPr="00DB1429" w:rsidRDefault="00BA18D4" w:rsidP="0084088E">
      <w:pPr>
        <w:numPr>
          <w:ilvl w:val="0"/>
          <w:numId w:val="1"/>
        </w:numPr>
        <w:shd w:val="clear" w:color="auto" w:fill="FFFFFF"/>
        <w:spacing w:after="229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DB1429">
        <w:rPr>
          <w:rFonts w:ascii="Times New Roman" w:hAnsi="Times New Roman"/>
          <w:color w:val="000000"/>
          <w:sz w:val="24"/>
          <w:szCs w:val="24"/>
          <w:lang w:eastAsia="ru-RU"/>
        </w:rPr>
        <w:t>развитие познавательных интересов, интеллектуальных и творческих способностей в процессе изучения биологии, в ходе работы с различными источниками информации;</w:t>
      </w:r>
    </w:p>
    <w:p w:rsidR="00BA18D4" w:rsidRPr="00DB1429" w:rsidRDefault="00BA18D4" w:rsidP="0084088E">
      <w:pPr>
        <w:numPr>
          <w:ilvl w:val="0"/>
          <w:numId w:val="1"/>
        </w:numPr>
        <w:shd w:val="clear" w:color="auto" w:fill="FFFFFF"/>
        <w:spacing w:after="229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DB1429">
        <w:rPr>
          <w:rFonts w:ascii="Times New Roman" w:hAnsi="Times New Roman"/>
          <w:color w:val="000000"/>
          <w:sz w:val="24"/>
          <w:szCs w:val="24"/>
          <w:lang w:eastAsia="ru-RU"/>
        </w:rPr>
        <w:t>дать учащимся знания, необходимые для профессиональной ориентации в прикладных областях биологии.</w:t>
      </w:r>
    </w:p>
    <w:p w:rsidR="00BA18D4" w:rsidRPr="00DB1429" w:rsidRDefault="00BA18D4" w:rsidP="0084088E">
      <w:pPr>
        <w:numPr>
          <w:ilvl w:val="0"/>
          <w:numId w:val="1"/>
        </w:numPr>
        <w:shd w:val="clear" w:color="auto" w:fill="FFFFFF"/>
        <w:spacing w:after="229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DB1429">
        <w:rPr>
          <w:rFonts w:ascii="Times New Roman" w:hAnsi="Times New Roman"/>
          <w:color w:val="000000"/>
          <w:sz w:val="24"/>
          <w:szCs w:val="24"/>
          <w:lang w:eastAsia="ru-RU"/>
        </w:rPr>
        <w:t>развитие самоконтроля и самооценки знаний с помощью различных форм тестирования;</w:t>
      </w:r>
    </w:p>
    <w:p w:rsidR="00BA18D4" w:rsidRPr="00DB1429" w:rsidRDefault="00BA18D4" w:rsidP="0084088E">
      <w:pPr>
        <w:numPr>
          <w:ilvl w:val="0"/>
          <w:numId w:val="1"/>
        </w:numPr>
        <w:shd w:val="clear" w:color="auto" w:fill="FFFFFF"/>
        <w:spacing w:after="229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DB1429">
        <w:rPr>
          <w:rFonts w:ascii="Times New Roman" w:hAnsi="Times New Roman"/>
          <w:color w:val="000000"/>
          <w:sz w:val="24"/>
          <w:szCs w:val="24"/>
          <w:lang w:eastAsia="ru-RU"/>
        </w:rPr>
        <w:t>подготовить к сдаче экзамена по биологии.</w:t>
      </w:r>
    </w:p>
    <w:p w:rsidR="00BA18D4" w:rsidRPr="00DB1429" w:rsidRDefault="00BA18D4" w:rsidP="0084088E">
      <w:pPr>
        <w:shd w:val="clear" w:color="auto" w:fill="FFFFFF"/>
        <w:spacing w:after="229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DB1429">
        <w:rPr>
          <w:rFonts w:ascii="Times New Roman" w:hAnsi="Times New Roman"/>
          <w:color w:val="000000"/>
          <w:sz w:val="24"/>
          <w:szCs w:val="24"/>
          <w:lang w:eastAsia="ru-RU"/>
        </w:rPr>
        <w:t>Программа построена с учетом изучения общих биологических закономерностей разных биологических систем: организменной и надорганизменной, а также с учетом изучения идей, гипотез и теорий о целостности, системности природы, ее эволюции, в которых живые системы характеризуются как целостные, способные к саморегуляции и саморазвитию. Это будет способствовать формированию у школьников способности к критическому мышлению, терпимости к разным точкам зрения, а также приведения в систему биологических знаний.</w:t>
      </w:r>
    </w:p>
    <w:p w:rsidR="00BA18D4" w:rsidRPr="00DB1429" w:rsidRDefault="00BA18D4" w:rsidP="0084088E">
      <w:pPr>
        <w:shd w:val="clear" w:color="auto" w:fill="FFFFFF"/>
        <w:spacing w:after="229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DB1429">
        <w:rPr>
          <w:rFonts w:ascii="Times New Roman" w:hAnsi="Times New Roman"/>
          <w:color w:val="000000"/>
          <w:sz w:val="24"/>
          <w:szCs w:val="24"/>
          <w:lang w:eastAsia="ru-RU"/>
        </w:rPr>
        <w:t>На занятиях курса, которые проводятся в форме лекций, практических работ учащиеся будут отрабатывать навыки и умения работы с натуральными объектами, муляжами, микропрепаратами, микроскопом, коллекциями.</w:t>
      </w:r>
    </w:p>
    <w:p w:rsidR="00BA18D4" w:rsidRPr="00DB1429" w:rsidRDefault="00BA18D4" w:rsidP="0084088E">
      <w:pPr>
        <w:shd w:val="clear" w:color="auto" w:fill="FFFFFF"/>
        <w:spacing w:after="229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DB1429">
        <w:rPr>
          <w:rFonts w:ascii="Times New Roman" w:hAnsi="Times New Roman"/>
          <w:color w:val="000000"/>
          <w:sz w:val="24"/>
          <w:szCs w:val="24"/>
          <w:lang w:eastAsia="ru-RU"/>
        </w:rPr>
        <w:t>Методика проведения внеурочных занятий нацелена на формирование у учащихся учебно-информационных умений (составлять конспекты, схемы, таблицы, излагать свою точку зрения), учебно-логических умений (анализировать, обобщать, сравнивать, сопоставлять), работать с различными источниками информации.</w:t>
      </w:r>
    </w:p>
    <w:p w:rsidR="00BA18D4" w:rsidRPr="00DB1429" w:rsidRDefault="00BA18D4" w:rsidP="0084088E">
      <w:pPr>
        <w:shd w:val="clear" w:color="auto" w:fill="FFFFFF"/>
        <w:spacing w:after="229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DB1429">
        <w:rPr>
          <w:rFonts w:ascii="Times New Roman" w:hAnsi="Times New Roman"/>
          <w:color w:val="000000"/>
          <w:sz w:val="24"/>
          <w:szCs w:val="24"/>
          <w:lang w:eastAsia="ru-RU"/>
        </w:rPr>
        <w:t>Оценивание учащихся на протяжении курса не предусматривается и основной мотивацией является познавательный интерес и успешность ученика при изучении материала повышенной сложности. В конце  курса предусмотрено итоговое тестирование по материалу, пройденному</w:t>
      </w:r>
    </w:p>
    <w:p w:rsidR="00BA18D4" w:rsidRPr="00DB1429" w:rsidRDefault="00BA18D4" w:rsidP="00217891">
      <w:pPr>
        <w:shd w:val="clear" w:color="auto" w:fill="FFFFFF"/>
        <w:spacing w:after="229" w:line="240" w:lineRule="auto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DB1429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СОДЕРЖАНИЕ ПРОГРАММЫ</w:t>
      </w:r>
    </w:p>
    <w:p w:rsidR="00BA18D4" w:rsidRPr="00DB1429" w:rsidRDefault="00BA18D4" w:rsidP="0084088E">
      <w:pPr>
        <w:shd w:val="clear" w:color="auto" w:fill="FFFFFF"/>
        <w:spacing w:after="229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DB1429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Раздел 1. Многообразие организмов.</w:t>
      </w:r>
    </w:p>
    <w:p w:rsidR="00BA18D4" w:rsidRPr="00DB1429" w:rsidRDefault="00BA18D4" w:rsidP="0084088E">
      <w:pPr>
        <w:shd w:val="clear" w:color="auto" w:fill="FFFFFF"/>
        <w:spacing w:after="229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DB1429">
        <w:rPr>
          <w:rFonts w:ascii="Times New Roman" w:hAnsi="Times New Roman"/>
          <w:color w:val="000000"/>
          <w:sz w:val="24"/>
          <w:szCs w:val="24"/>
          <w:lang w:eastAsia="ru-RU"/>
        </w:rPr>
        <w:t>Тем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а I. Многообразие организмов. (2</w:t>
      </w:r>
      <w:r w:rsidRPr="00DB1429">
        <w:rPr>
          <w:rFonts w:ascii="Times New Roman" w:hAnsi="Times New Roman"/>
          <w:color w:val="000000"/>
          <w:sz w:val="24"/>
          <w:szCs w:val="24"/>
          <w:lang w:eastAsia="ru-RU"/>
        </w:rPr>
        <w:t>ч).</w:t>
      </w:r>
    </w:p>
    <w:p w:rsidR="00BA18D4" w:rsidRPr="00DB1429" w:rsidRDefault="00BA18D4" w:rsidP="0084088E">
      <w:pPr>
        <w:shd w:val="clear" w:color="auto" w:fill="FFFFFF"/>
        <w:spacing w:after="229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DB1429">
        <w:rPr>
          <w:rFonts w:ascii="Times New Roman" w:hAnsi="Times New Roman"/>
          <w:color w:val="000000"/>
          <w:sz w:val="24"/>
          <w:szCs w:val="24"/>
          <w:lang w:eastAsia="ru-RU"/>
        </w:rPr>
        <w:t>Царства живой природы. Многообразие организмов и их классификация. Основные систематические категории: вид, род, семейство, отряд (порядок), класс, тип (отдел), царство. Сходство и различия животных и растений.</w:t>
      </w:r>
    </w:p>
    <w:p w:rsidR="00BA18D4" w:rsidRPr="00DB1429" w:rsidRDefault="00BA18D4" w:rsidP="0084088E">
      <w:pPr>
        <w:shd w:val="clear" w:color="auto" w:fill="FFFFFF"/>
        <w:spacing w:after="229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DB1429">
        <w:rPr>
          <w:rFonts w:ascii="Times New Roman" w:hAnsi="Times New Roman"/>
          <w:color w:val="000000"/>
          <w:sz w:val="24"/>
          <w:szCs w:val="24"/>
          <w:lang w:eastAsia="ru-RU"/>
        </w:rPr>
        <w:t>Структурные элементы организмов. Уровни организации организмов. Строение и жизнедеятельность клеток. Сравнительная характеристика построению, функциям клетки эукариотических организмов (грибы, растения). Ткани растений и животных.</w:t>
      </w:r>
    </w:p>
    <w:p w:rsidR="00BA18D4" w:rsidRPr="00DB1429" w:rsidRDefault="00BA18D4" w:rsidP="0084088E">
      <w:pPr>
        <w:shd w:val="clear" w:color="auto" w:fill="FFFFFF"/>
        <w:spacing w:after="229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Тема 2. Царство растений (15</w:t>
      </w:r>
      <w:r w:rsidRPr="00DB1429">
        <w:rPr>
          <w:rFonts w:ascii="Times New Roman" w:hAnsi="Times New Roman"/>
          <w:color w:val="000000"/>
          <w:sz w:val="24"/>
          <w:szCs w:val="24"/>
          <w:lang w:eastAsia="ru-RU"/>
        </w:rPr>
        <w:t>ч).</w:t>
      </w:r>
    </w:p>
    <w:p w:rsidR="00BA18D4" w:rsidRPr="00DB1429" w:rsidRDefault="00BA18D4" w:rsidP="0084088E">
      <w:pPr>
        <w:shd w:val="clear" w:color="auto" w:fill="FFFFFF"/>
        <w:spacing w:after="229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DB1429">
        <w:rPr>
          <w:rFonts w:ascii="Times New Roman" w:hAnsi="Times New Roman"/>
          <w:color w:val="000000"/>
          <w:sz w:val="24"/>
          <w:szCs w:val="24"/>
          <w:lang w:eastAsia="ru-RU"/>
        </w:rPr>
        <w:t>Растение – целостный организм. Взаимосвязи клеток, тканей и органов. Органы и системы органов растений. Вегетативные и генеративные органы растений.</w:t>
      </w:r>
    </w:p>
    <w:p w:rsidR="00BA18D4" w:rsidRPr="00DB1429" w:rsidRDefault="00BA18D4" w:rsidP="0084088E">
      <w:pPr>
        <w:shd w:val="clear" w:color="auto" w:fill="FFFFFF"/>
        <w:spacing w:after="229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DB1429">
        <w:rPr>
          <w:rFonts w:ascii="Times New Roman" w:hAnsi="Times New Roman"/>
          <w:color w:val="000000"/>
          <w:sz w:val="24"/>
          <w:szCs w:val="24"/>
          <w:lang w:eastAsia="ru-RU"/>
        </w:rPr>
        <w:t>Основные процессы жизнедеятельности растительного организма: поступление веществ в клетку (дыхание, питание), рост, развитие и деление клетки.</w:t>
      </w:r>
    </w:p>
    <w:p w:rsidR="00BA18D4" w:rsidRPr="00DB1429" w:rsidRDefault="00BA18D4" w:rsidP="0084088E">
      <w:pPr>
        <w:shd w:val="clear" w:color="auto" w:fill="FFFFFF"/>
        <w:spacing w:after="229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DB1429">
        <w:rPr>
          <w:rFonts w:ascii="Times New Roman" w:hAnsi="Times New Roman"/>
          <w:color w:val="000000"/>
          <w:sz w:val="24"/>
          <w:szCs w:val="24"/>
          <w:lang w:eastAsia="ru-RU"/>
        </w:rPr>
        <w:t>Биоценоз и экосистема. Биогеоценоз. Связь организмов со средой обитания. Взаимосвязь организмов в природе. Влияние деятельности человека на природу, ее охрана. Приспособленность растений к жизни в биогеоценозах.</w:t>
      </w:r>
    </w:p>
    <w:p w:rsidR="00BA18D4" w:rsidRPr="00DB1429" w:rsidRDefault="00BA18D4" w:rsidP="0084088E">
      <w:pPr>
        <w:shd w:val="clear" w:color="auto" w:fill="FFFFFF"/>
        <w:spacing w:after="229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DB1429">
        <w:rPr>
          <w:rFonts w:ascii="Times New Roman" w:hAnsi="Times New Roman"/>
          <w:color w:val="000000"/>
          <w:sz w:val="24"/>
          <w:szCs w:val="24"/>
          <w:lang w:eastAsia="ru-RU"/>
        </w:rPr>
        <w:t>Отделы растений. Водоросли – самые простые растения. Особенности строения и размножения водорослей. Их происхождение, особенности жизнедеятельности, место в системе органического мира, в экосистеме.</w:t>
      </w:r>
    </w:p>
    <w:p w:rsidR="00BA18D4" w:rsidRPr="00DB1429" w:rsidRDefault="00BA18D4" w:rsidP="0084088E">
      <w:pPr>
        <w:shd w:val="clear" w:color="auto" w:fill="FFFFFF"/>
        <w:spacing w:after="229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DB1429">
        <w:rPr>
          <w:rFonts w:ascii="Times New Roman" w:hAnsi="Times New Roman"/>
          <w:color w:val="000000"/>
          <w:sz w:val="24"/>
          <w:szCs w:val="24"/>
          <w:lang w:eastAsia="ru-RU"/>
        </w:rPr>
        <w:t>Мхи. Особенности строения и размножения мхов. Многообразие мхов. Среда обитания, их значение.</w:t>
      </w:r>
    </w:p>
    <w:p w:rsidR="00BA18D4" w:rsidRPr="00DB1429" w:rsidRDefault="00BA18D4" w:rsidP="0084088E">
      <w:pPr>
        <w:shd w:val="clear" w:color="auto" w:fill="FFFFFF"/>
        <w:spacing w:after="229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DB1429">
        <w:rPr>
          <w:rFonts w:ascii="Times New Roman" w:hAnsi="Times New Roman"/>
          <w:color w:val="000000"/>
          <w:sz w:val="24"/>
          <w:szCs w:val="24"/>
          <w:lang w:eastAsia="ru-RU"/>
        </w:rPr>
        <w:t>Папоротникообразные, их свойства. Морфологические особенности плаунов, хвощей, папоротников, их среда обитания и роль в природе и жизни человека, их охрана. Усложнение вегетативных органов высших споровых. Сравнительная характеристика с семенными растениями.</w:t>
      </w:r>
    </w:p>
    <w:p w:rsidR="00BA18D4" w:rsidRPr="00DB1429" w:rsidRDefault="00BA18D4" w:rsidP="0084088E">
      <w:pPr>
        <w:shd w:val="clear" w:color="auto" w:fill="FFFFFF"/>
        <w:spacing w:after="229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DB1429">
        <w:rPr>
          <w:rFonts w:ascii="Times New Roman" w:hAnsi="Times New Roman"/>
          <w:color w:val="000000"/>
          <w:sz w:val="24"/>
          <w:szCs w:val="24"/>
          <w:lang w:eastAsia="ru-RU"/>
        </w:rPr>
        <w:t>Отдел Голосеменные, их особенности. Разнообразие. Среда обитания. Распространение голосеменных, значение в природе и жизни человека, их охрана.</w:t>
      </w:r>
    </w:p>
    <w:p w:rsidR="00BA18D4" w:rsidRPr="00DB1429" w:rsidRDefault="00BA18D4" w:rsidP="0084088E">
      <w:pPr>
        <w:shd w:val="clear" w:color="auto" w:fill="FFFFFF"/>
        <w:spacing w:after="229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DB1429">
        <w:rPr>
          <w:rFonts w:ascii="Times New Roman" w:hAnsi="Times New Roman"/>
          <w:color w:val="000000"/>
          <w:sz w:val="24"/>
          <w:szCs w:val="24"/>
          <w:lang w:eastAsia="ru-RU"/>
        </w:rPr>
        <w:t>Особенности строения и жизнедеятельность покрытосеменных. Цветковые растения, их строение и многообразие. Среда обитания. Значение цветковых в природе и жизни человека.</w:t>
      </w:r>
    </w:p>
    <w:p w:rsidR="00BA18D4" w:rsidRPr="00DB1429" w:rsidRDefault="00BA18D4" w:rsidP="0084088E">
      <w:pPr>
        <w:shd w:val="clear" w:color="auto" w:fill="FFFFFF"/>
        <w:spacing w:after="229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DB1429">
        <w:rPr>
          <w:rFonts w:ascii="Times New Roman" w:hAnsi="Times New Roman"/>
          <w:color w:val="000000"/>
          <w:sz w:val="24"/>
          <w:szCs w:val="24"/>
          <w:lang w:eastAsia="ru-RU"/>
        </w:rPr>
        <w:t>Отличительные признаки однодольных и двудольных растений. Семейства однодольных и двудольных растений.</w:t>
      </w:r>
    </w:p>
    <w:p w:rsidR="00BA18D4" w:rsidRPr="00DB1429" w:rsidRDefault="00BA18D4" w:rsidP="0084088E">
      <w:pPr>
        <w:shd w:val="clear" w:color="auto" w:fill="FFFFFF"/>
        <w:spacing w:after="229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DB1429">
        <w:rPr>
          <w:rFonts w:ascii="Times New Roman" w:hAnsi="Times New Roman"/>
          <w:color w:val="000000"/>
          <w:sz w:val="24"/>
          <w:szCs w:val="24"/>
          <w:lang w:eastAsia="ru-RU"/>
        </w:rPr>
        <w:t>Многообразие растений и их происхождение. Доказательства исторического развития растений. Основные этапы в развитии растительного мира. Результаты эволюции растений. Сохранение многообразия видов как основа устойчивого развития биосферы.</w:t>
      </w:r>
    </w:p>
    <w:p w:rsidR="00BA18D4" w:rsidRPr="00DB1429" w:rsidRDefault="00BA18D4" w:rsidP="0084088E">
      <w:pPr>
        <w:shd w:val="clear" w:color="auto" w:fill="FFFFFF"/>
        <w:spacing w:after="229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DB1429">
        <w:rPr>
          <w:rFonts w:ascii="Times New Roman" w:hAnsi="Times New Roman"/>
          <w:color w:val="000000"/>
          <w:sz w:val="24"/>
          <w:szCs w:val="24"/>
          <w:lang w:eastAsia="ru-RU"/>
        </w:rPr>
        <w:t>Возникновение фотосинтеза. Космическая роль растений.</w:t>
      </w:r>
    </w:p>
    <w:p w:rsidR="00BA18D4" w:rsidRPr="00DB1429" w:rsidRDefault="00BA18D4" w:rsidP="0084088E">
      <w:pPr>
        <w:shd w:val="clear" w:color="auto" w:fill="FFFFFF"/>
        <w:spacing w:after="229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DB1429">
        <w:rPr>
          <w:rFonts w:ascii="Times New Roman" w:hAnsi="Times New Roman"/>
          <w:color w:val="000000"/>
          <w:sz w:val="24"/>
          <w:szCs w:val="24"/>
          <w:lang w:eastAsia="ru-RU"/>
        </w:rPr>
        <w:t>Выход растений на сушу. Приспособленность растений к наземно-воздушной среде обитания.</w:t>
      </w:r>
    </w:p>
    <w:p w:rsidR="00BA18D4" w:rsidRPr="00DB1429" w:rsidRDefault="00BA18D4" w:rsidP="0084088E">
      <w:pPr>
        <w:shd w:val="clear" w:color="auto" w:fill="FFFFFF"/>
        <w:spacing w:after="229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DB1429">
        <w:rPr>
          <w:rFonts w:ascii="Times New Roman" w:hAnsi="Times New Roman"/>
          <w:color w:val="000000"/>
          <w:sz w:val="24"/>
          <w:szCs w:val="24"/>
          <w:lang w:eastAsia="ru-RU"/>
        </w:rPr>
        <w:t>Усложнение растений в процессе исторического развития.</w:t>
      </w:r>
    </w:p>
    <w:p w:rsidR="00BA18D4" w:rsidRPr="00DB1429" w:rsidRDefault="00BA18D4" w:rsidP="0084088E">
      <w:pPr>
        <w:shd w:val="clear" w:color="auto" w:fill="FFFFFF"/>
        <w:spacing w:after="229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DB1429">
        <w:rPr>
          <w:rFonts w:ascii="Times New Roman" w:hAnsi="Times New Roman"/>
          <w:color w:val="000000"/>
          <w:sz w:val="24"/>
          <w:szCs w:val="24"/>
          <w:lang w:eastAsia="ru-RU"/>
        </w:rPr>
        <w:t>Тема 3. Царства бактерий, грибов, л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ишайников. (2</w:t>
      </w:r>
      <w:r w:rsidRPr="00DB1429">
        <w:rPr>
          <w:rFonts w:ascii="Times New Roman" w:hAnsi="Times New Roman"/>
          <w:color w:val="000000"/>
          <w:sz w:val="24"/>
          <w:szCs w:val="24"/>
          <w:lang w:eastAsia="ru-RU"/>
        </w:rPr>
        <w:t>ч).</w:t>
      </w:r>
    </w:p>
    <w:p w:rsidR="00BA18D4" w:rsidRPr="00DB1429" w:rsidRDefault="00BA18D4" w:rsidP="0084088E">
      <w:pPr>
        <w:shd w:val="clear" w:color="auto" w:fill="FFFFFF"/>
        <w:spacing w:after="229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DB1429">
        <w:rPr>
          <w:rFonts w:ascii="Times New Roman" w:hAnsi="Times New Roman"/>
          <w:color w:val="000000"/>
          <w:sz w:val="24"/>
          <w:szCs w:val="24"/>
          <w:lang w:eastAsia="ru-RU"/>
        </w:rPr>
        <w:t>Строение и жизнедеятельность прокариот. Царство Бактерии. Роль бактерий в природе, жизни человека и собственной деятельности. Бактерии – возбудители заболеваний растений, животных, человека</w:t>
      </w:r>
    </w:p>
    <w:p w:rsidR="00BA18D4" w:rsidRPr="00DB1429" w:rsidRDefault="00BA18D4" w:rsidP="0084088E">
      <w:pPr>
        <w:shd w:val="clear" w:color="auto" w:fill="FFFFFF"/>
        <w:spacing w:after="229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DB1429">
        <w:rPr>
          <w:rFonts w:ascii="Times New Roman" w:hAnsi="Times New Roman"/>
          <w:color w:val="000000"/>
          <w:sz w:val="24"/>
          <w:szCs w:val="24"/>
          <w:lang w:eastAsia="ru-RU"/>
        </w:rPr>
        <w:t>Особенности строения и жизнедеятельности грибов и лишайников. Царство грибов: организмы растущие в одном измерении. Симбиотические организмы – лишайники. Место грибов в системе органического мира. Разнообразие грибов по строению, способам питания, среде обитания. Съедобные и ядовитые грибы. Плесневые грибы, их роль в природе, использование человеком для получения антибиотиков. Грибы – паразиты. Дрожжи, их использование человеком. Комплексные симбиотические организмы. Особенности их питания, среды обитания. Разнообразие лишайников, их роль в экосистемах.</w:t>
      </w:r>
    </w:p>
    <w:p w:rsidR="00BA18D4" w:rsidRPr="00DB1429" w:rsidRDefault="00BA18D4" w:rsidP="0084088E">
      <w:pPr>
        <w:shd w:val="clear" w:color="auto" w:fill="FFFFFF"/>
        <w:spacing w:after="229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BA18D4" w:rsidRPr="00DB1429" w:rsidRDefault="00BA18D4" w:rsidP="0084088E">
      <w:pPr>
        <w:shd w:val="clear" w:color="auto" w:fill="FFFFFF"/>
        <w:spacing w:after="229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Тема 4. Царство животных (9</w:t>
      </w:r>
      <w:r w:rsidRPr="00DB1429">
        <w:rPr>
          <w:rFonts w:ascii="Times New Roman" w:hAnsi="Times New Roman"/>
          <w:color w:val="000000"/>
          <w:sz w:val="24"/>
          <w:szCs w:val="24"/>
          <w:lang w:eastAsia="ru-RU"/>
        </w:rPr>
        <w:t>ч).</w:t>
      </w:r>
    </w:p>
    <w:p w:rsidR="00BA18D4" w:rsidRPr="00DB1429" w:rsidRDefault="00BA18D4" w:rsidP="0084088E">
      <w:pPr>
        <w:shd w:val="clear" w:color="auto" w:fill="FFFFFF"/>
        <w:spacing w:after="229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DB1429">
        <w:rPr>
          <w:rFonts w:ascii="Times New Roman" w:hAnsi="Times New Roman"/>
          <w:color w:val="000000"/>
          <w:sz w:val="24"/>
          <w:szCs w:val="24"/>
          <w:lang w:eastAsia="ru-RU"/>
        </w:rPr>
        <w:t>Основные отличия растений и животных. Систематика животных.</w:t>
      </w:r>
    </w:p>
    <w:p w:rsidR="00BA18D4" w:rsidRPr="00DB1429" w:rsidRDefault="00BA18D4" w:rsidP="0084088E">
      <w:pPr>
        <w:shd w:val="clear" w:color="auto" w:fill="FFFFFF"/>
        <w:spacing w:after="229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DB1429">
        <w:rPr>
          <w:rFonts w:ascii="Times New Roman" w:hAnsi="Times New Roman"/>
          <w:color w:val="000000"/>
          <w:sz w:val="24"/>
          <w:szCs w:val="24"/>
          <w:lang w:eastAsia="ru-RU"/>
        </w:rPr>
        <w:t>Общая характеристика простейших. Животные состоящие из одной клетки. Простейшие как организм. Внешний вид, внутреннее строение. Жизнедеятельность простейших, движение, питание, дыхание, выделение, размножение, инцистирование.</w:t>
      </w:r>
    </w:p>
    <w:p w:rsidR="00BA18D4" w:rsidRPr="00DB1429" w:rsidRDefault="00BA18D4" w:rsidP="0084088E">
      <w:pPr>
        <w:shd w:val="clear" w:color="auto" w:fill="FFFFFF"/>
        <w:spacing w:after="229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DB1429">
        <w:rPr>
          <w:rFonts w:ascii="Times New Roman" w:hAnsi="Times New Roman"/>
          <w:color w:val="000000"/>
          <w:sz w:val="24"/>
          <w:szCs w:val="24"/>
          <w:lang w:eastAsia="ru-RU"/>
        </w:rPr>
        <w:t>Особенности строения и жизнедеятельности двуслойных многоклеточных. Двуслойные, многоклеточные животные – кишечнополостные. Строение, жизнедеятельность кишечнополостных, как двуслойных многоклеточных с лучевой симметрией. Бесполое и половое размножение. Роль в природных сообществах.</w:t>
      </w:r>
    </w:p>
    <w:p w:rsidR="00BA18D4" w:rsidRPr="00DB1429" w:rsidRDefault="00BA18D4" w:rsidP="0084088E">
      <w:pPr>
        <w:shd w:val="clear" w:color="auto" w:fill="FFFFFF"/>
        <w:spacing w:after="229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DB1429">
        <w:rPr>
          <w:rFonts w:ascii="Times New Roman" w:hAnsi="Times New Roman"/>
          <w:color w:val="000000"/>
          <w:sz w:val="24"/>
          <w:szCs w:val="24"/>
          <w:lang w:eastAsia="ru-RU"/>
        </w:rPr>
        <w:t>Трехслойные животные. Типы червей, их особенности. Особенности строения и жизнедеятельности размножения и развития червей в связи с образом жизни. Черты приспособленности к паразитизму.</w:t>
      </w:r>
    </w:p>
    <w:p w:rsidR="00BA18D4" w:rsidRPr="00DB1429" w:rsidRDefault="00BA18D4" w:rsidP="0084088E">
      <w:pPr>
        <w:shd w:val="clear" w:color="auto" w:fill="FFFFFF"/>
        <w:spacing w:after="229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DB1429">
        <w:rPr>
          <w:rFonts w:ascii="Times New Roman" w:hAnsi="Times New Roman"/>
          <w:color w:val="000000"/>
          <w:sz w:val="24"/>
          <w:szCs w:val="24"/>
          <w:lang w:eastAsia="ru-RU"/>
        </w:rPr>
        <w:t>Тип Членистоногие: особенности строения и развития. Многообразие классов членистоногих. Биологические особенности. Среда обитания, образ жизни, размножение и развитие.</w:t>
      </w:r>
    </w:p>
    <w:p w:rsidR="00BA18D4" w:rsidRPr="00DB1429" w:rsidRDefault="00BA18D4" w:rsidP="0084088E">
      <w:pPr>
        <w:shd w:val="clear" w:color="auto" w:fill="FFFFFF"/>
        <w:spacing w:after="229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DB1429">
        <w:rPr>
          <w:rFonts w:ascii="Times New Roman" w:hAnsi="Times New Roman"/>
          <w:color w:val="000000"/>
          <w:sz w:val="24"/>
          <w:szCs w:val="24"/>
          <w:lang w:eastAsia="ru-RU"/>
        </w:rPr>
        <w:t>Тип Хордовые, общая характеристика классов хордовых. Среда обитания, приспособленность к среде обитания; строение, питание, дыхание, размножение. Значение в природе. Эволюция хордовых. Эволюционное усложнение пищеварительной и кровеносной систем. Эволюционное усложнение дыхательной, выделительной и нервной систем.</w:t>
      </w:r>
    </w:p>
    <w:p w:rsidR="00BA18D4" w:rsidRPr="00DB1429" w:rsidRDefault="00BA18D4" w:rsidP="0084088E">
      <w:pPr>
        <w:shd w:val="clear" w:color="auto" w:fill="FFFFFF"/>
        <w:spacing w:after="229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DB1429">
        <w:rPr>
          <w:rFonts w:ascii="Times New Roman" w:hAnsi="Times New Roman"/>
          <w:color w:val="000000"/>
          <w:sz w:val="24"/>
          <w:szCs w:val="24"/>
          <w:lang w:eastAsia="ru-RU"/>
        </w:rPr>
        <w:t>Эволюция животного мира. Усложнение растений и животных в процессе эволюции. Биологическое разнообразие как основа устойчивости биосферы и результата эволюции.</w:t>
      </w:r>
    </w:p>
    <w:p w:rsidR="00BA18D4" w:rsidRPr="00DB1429" w:rsidRDefault="00BA18D4" w:rsidP="0084088E">
      <w:pPr>
        <w:shd w:val="clear" w:color="auto" w:fill="FFFFFF"/>
        <w:spacing w:after="229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DB1429">
        <w:rPr>
          <w:rFonts w:ascii="Times New Roman" w:hAnsi="Times New Roman"/>
          <w:color w:val="000000"/>
          <w:sz w:val="24"/>
          <w:szCs w:val="24"/>
          <w:lang w:eastAsia="ru-RU"/>
        </w:rPr>
        <w:t>Сравнительно-анатомические доказательства. Эмбриологические и палеонтологические доказательства. Ч. Дарвин о причинах эволюции животного мира. Усложнение строения животных и разнообразие видов как результат эволюции.</w:t>
      </w:r>
    </w:p>
    <w:p w:rsidR="00BA18D4" w:rsidRPr="00DB1429" w:rsidRDefault="00BA18D4" w:rsidP="0084088E">
      <w:pPr>
        <w:shd w:val="clear" w:color="auto" w:fill="FFFFFF"/>
        <w:spacing w:after="229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DB1429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 xml:space="preserve">Раздел </w:t>
      </w:r>
      <w:r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II. Надорганизменные системы (6</w:t>
      </w:r>
      <w:r w:rsidRPr="00DB1429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ч).</w:t>
      </w:r>
    </w:p>
    <w:p w:rsidR="00BA18D4" w:rsidRPr="00DB1429" w:rsidRDefault="00BA18D4" w:rsidP="0084088E">
      <w:pPr>
        <w:shd w:val="clear" w:color="auto" w:fill="FFFFFF"/>
        <w:spacing w:after="229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Тема 1. Вид и популяции (2</w:t>
      </w:r>
      <w:r w:rsidRPr="00DB1429">
        <w:rPr>
          <w:rFonts w:ascii="Times New Roman" w:hAnsi="Times New Roman"/>
          <w:color w:val="000000"/>
          <w:sz w:val="24"/>
          <w:szCs w:val="24"/>
          <w:lang w:eastAsia="ru-RU"/>
        </w:rPr>
        <w:t>ч).</w:t>
      </w:r>
    </w:p>
    <w:p w:rsidR="00BA18D4" w:rsidRPr="00DB1429" w:rsidRDefault="00BA18D4" w:rsidP="0084088E">
      <w:pPr>
        <w:shd w:val="clear" w:color="auto" w:fill="FFFFFF"/>
        <w:spacing w:after="229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DB1429">
        <w:rPr>
          <w:rFonts w:ascii="Times New Roman" w:hAnsi="Times New Roman"/>
          <w:color w:val="000000"/>
          <w:sz w:val="24"/>
          <w:szCs w:val="24"/>
          <w:lang w:eastAsia="ru-RU"/>
        </w:rPr>
        <w:t>Микроэволюция. Видообразование. Возникновение адаптаций и их относительный характер. Взаимоприспособленность видов как результат действия естественного отбора. Значение знаний о микроэволюции для управления природными популяциями, решения проблем охраны природы и рационального природопользования.</w:t>
      </w:r>
    </w:p>
    <w:p w:rsidR="00BA18D4" w:rsidRPr="00DB1429" w:rsidRDefault="00BA18D4" w:rsidP="0084088E">
      <w:pPr>
        <w:shd w:val="clear" w:color="auto" w:fill="FFFFFF"/>
        <w:spacing w:after="229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DB1429">
        <w:rPr>
          <w:rFonts w:ascii="Times New Roman" w:hAnsi="Times New Roman"/>
          <w:color w:val="000000"/>
          <w:sz w:val="24"/>
          <w:szCs w:val="24"/>
          <w:lang w:eastAsia="ru-RU"/>
        </w:rPr>
        <w:t>Макроэволюция. Биологический прогресс и регресс. Соотнесение микро- и макроэволюции. Усложнение растений и животных в процессе эволюции. Биологическое разнообразие как основа устойчивости биосферы, результат эволюции.</w:t>
      </w:r>
    </w:p>
    <w:p w:rsidR="00BA18D4" w:rsidRPr="00DB1429" w:rsidRDefault="00BA18D4" w:rsidP="0084088E">
      <w:pPr>
        <w:shd w:val="clear" w:color="auto" w:fill="FFFFFF"/>
        <w:spacing w:after="229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DB1429">
        <w:rPr>
          <w:rFonts w:ascii="Times New Roman" w:hAnsi="Times New Roman"/>
          <w:color w:val="000000"/>
          <w:sz w:val="24"/>
          <w:szCs w:val="24"/>
          <w:lang w:eastAsia="ru-RU"/>
        </w:rPr>
        <w:t>Тема 2. Экосистем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ы. (4</w:t>
      </w:r>
      <w:r w:rsidRPr="00DB1429">
        <w:rPr>
          <w:rFonts w:ascii="Times New Roman" w:hAnsi="Times New Roman"/>
          <w:color w:val="000000"/>
          <w:sz w:val="24"/>
          <w:szCs w:val="24"/>
          <w:lang w:eastAsia="ru-RU"/>
        </w:rPr>
        <w:t>ч)</w:t>
      </w:r>
    </w:p>
    <w:p w:rsidR="00BA18D4" w:rsidRPr="00DB1429" w:rsidRDefault="00BA18D4" w:rsidP="0084088E">
      <w:pPr>
        <w:shd w:val="clear" w:color="auto" w:fill="FFFFFF"/>
        <w:spacing w:after="229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DB1429">
        <w:rPr>
          <w:rFonts w:ascii="Times New Roman" w:hAnsi="Times New Roman"/>
          <w:color w:val="000000"/>
          <w:sz w:val="24"/>
          <w:szCs w:val="24"/>
          <w:lang w:eastAsia="ru-RU"/>
        </w:rPr>
        <w:t>Экосистемы. Биогеоценоз, его структура. Экосистемная организация живой природы. Роль производителей, потребителей и разрушителей органических веществ в экосистемах и круговороте веществ в природе. Пищевые связи в экосистеме.</w:t>
      </w:r>
    </w:p>
    <w:p w:rsidR="00BA18D4" w:rsidRPr="00DB1429" w:rsidRDefault="00BA18D4" w:rsidP="0084088E">
      <w:pPr>
        <w:shd w:val="clear" w:color="auto" w:fill="FFFFFF"/>
        <w:spacing w:after="229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DB1429">
        <w:rPr>
          <w:rFonts w:ascii="Times New Roman" w:hAnsi="Times New Roman"/>
          <w:color w:val="000000"/>
          <w:sz w:val="24"/>
          <w:szCs w:val="24"/>
          <w:lang w:eastAsia="ru-RU"/>
        </w:rPr>
        <w:t>Сукцессии. Саморазвитие экосистемы. Равновесие в экосистемах, типы равновесия. Значение экологической сукцессии.</w:t>
      </w:r>
    </w:p>
    <w:p w:rsidR="00BA18D4" w:rsidRPr="00DB1429" w:rsidRDefault="00BA18D4" w:rsidP="0084088E">
      <w:pPr>
        <w:shd w:val="clear" w:color="auto" w:fill="FFFFFF"/>
        <w:spacing w:after="229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DB1429">
        <w:rPr>
          <w:rFonts w:ascii="Times New Roman" w:hAnsi="Times New Roman"/>
          <w:color w:val="000000"/>
          <w:sz w:val="24"/>
          <w:szCs w:val="24"/>
          <w:lang w:eastAsia="ru-RU"/>
        </w:rPr>
        <w:t>Агроэкосистемы. Особенности агроэкосистем.</w:t>
      </w:r>
    </w:p>
    <w:p w:rsidR="00BA18D4" w:rsidRPr="00DB1429" w:rsidRDefault="00BA18D4" w:rsidP="0084088E">
      <w:pPr>
        <w:shd w:val="clear" w:color="auto" w:fill="FFFFFF"/>
        <w:spacing w:after="229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DB1429">
        <w:rPr>
          <w:rFonts w:ascii="Times New Roman" w:hAnsi="Times New Roman"/>
          <w:color w:val="000000"/>
          <w:sz w:val="24"/>
          <w:szCs w:val="24"/>
          <w:lang w:eastAsia="ru-RU"/>
        </w:rPr>
        <w:t>Биосфера – глобальная экосистема, ее изменения и проблемы устойчивости. В. И. Вернадский — основоположник учения о биосфере. Роль человека в биосфере. Экологические проблемы, их влияние на жизнь человека. Последствия деятельности человека в экосистемах, влияние его поступков на живые организмы и экосистемы.</w:t>
      </w:r>
    </w:p>
    <w:p w:rsidR="00BA18D4" w:rsidRPr="00DB1429" w:rsidRDefault="00BA18D4" w:rsidP="00217891">
      <w:pPr>
        <w:shd w:val="clear" w:color="auto" w:fill="FFFFFF"/>
        <w:spacing w:after="229" w:line="240" w:lineRule="auto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DB1429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ПЛАНИРУЕМЫЕ РЕЗУЛЬТАТЫ ИЗУЧЕНИЯ КУРСА</w:t>
      </w:r>
    </w:p>
    <w:p w:rsidR="00BA18D4" w:rsidRPr="00DB1429" w:rsidRDefault="00BA18D4" w:rsidP="00217891">
      <w:pPr>
        <w:shd w:val="clear" w:color="auto" w:fill="FFFFFF"/>
        <w:spacing w:after="229" w:line="240" w:lineRule="auto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DB1429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В результате изучения курса ученик должен</w:t>
      </w:r>
    </w:p>
    <w:p w:rsidR="00BA18D4" w:rsidRPr="00DB1429" w:rsidRDefault="00BA18D4" w:rsidP="0084088E">
      <w:pPr>
        <w:shd w:val="clear" w:color="auto" w:fill="FFFFFF"/>
        <w:spacing w:after="229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DB1429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знать/понимать</w:t>
      </w:r>
    </w:p>
    <w:p w:rsidR="00BA18D4" w:rsidRPr="00DB1429" w:rsidRDefault="00BA18D4" w:rsidP="0084088E">
      <w:pPr>
        <w:shd w:val="clear" w:color="auto" w:fill="FFFFFF"/>
        <w:spacing w:after="229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DB1429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признаки биологических объектов</w:t>
      </w:r>
      <w:r w:rsidRPr="00DB1429">
        <w:rPr>
          <w:rFonts w:ascii="Times New Roman" w:hAnsi="Times New Roman"/>
          <w:color w:val="000000"/>
          <w:sz w:val="24"/>
          <w:szCs w:val="24"/>
          <w:lang w:eastAsia="ru-RU"/>
        </w:rPr>
        <w:t>: живых организмов; клеток и организмов растений, животных, грибов и бактерий; популяций; экосистем и агроэкосистем; биосферы; растений, животных и грибов;</w:t>
      </w:r>
    </w:p>
    <w:p w:rsidR="00BA18D4" w:rsidRPr="00DB1429" w:rsidRDefault="00BA18D4" w:rsidP="0084088E">
      <w:pPr>
        <w:shd w:val="clear" w:color="auto" w:fill="FFFFFF"/>
        <w:spacing w:after="229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DB1429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сущность биологических процессов</w:t>
      </w:r>
      <w:r w:rsidRPr="00DB1429">
        <w:rPr>
          <w:rFonts w:ascii="Times New Roman" w:hAnsi="Times New Roman"/>
          <w:color w:val="000000"/>
          <w:sz w:val="24"/>
          <w:szCs w:val="24"/>
          <w:lang w:eastAsia="ru-RU"/>
        </w:rPr>
        <w:t>: обмен веществ и превращения энергии, питание, дыхание, выделение, транспорт веществ, рост, развитие, размножение, наследственность и изменчивость, регуляция жизнедеятельности организма, раздражимость, круговорот веществ и превращения энергии в экосистемах;</w:t>
      </w:r>
    </w:p>
    <w:p w:rsidR="00BA18D4" w:rsidRPr="00DB1429" w:rsidRDefault="00BA18D4" w:rsidP="0084088E">
      <w:pPr>
        <w:shd w:val="clear" w:color="auto" w:fill="FFFFFF"/>
        <w:spacing w:after="229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DB1429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уметь</w:t>
      </w:r>
    </w:p>
    <w:p w:rsidR="00BA18D4" w:rsidRPr="00DB1429" w:rsidRDefault="00BA18D4" w:rsidP="0084088E">
      <w:pPr>
        <w:shd w:val="clear" w:color="auto" w:fill="FFFFFF"/>
        <w:spacing w:after="229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DB1429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объяснять: </w:t>
      </w:r>
      <w:r w:rsidRPr="00DB1429">
        <w:rPr>
          <w:rFonts w:ascii="Times New Roman" w:hAnsi="Times New Roman"/>
          <w:color w:val="000000"/>
          <w:sz w:val="24"/>
          <w:szCs w:val="24"/>
          <w:lang w:eastAsia="ru-RU"/>
        </w:rPr>
        <w:t>роль биологии в формировании современной естественнонаучной картины мира, в практической деятельности людей и самого ученика; родство, общность происхождения и эволюцию растений и животных (на примере сопоставления отдельных групп); роль различных организмов в жизни человека и собственной деятельности; взаимосвязи организмов и окружающей среды; биологического разнообразия в сохранении биосферы; необходимость защиты окружающей среды; взаимосвязи человека и окружающей среды; зависимость собственного здоровья от состояния окружающей среды;</w:t>
      </w:r>
    </w:p>
    <w:p w:rsidR="00BA18D4" w:rsidRPr="00DB1429" w:rsidRDefault="00BA18D4" w:rsidP="0084088E">
      <w:pPr>
        <w:shd w:val="clear" w:color="auto" w:fill="FFFFFF"/>
        <w:spacing w:after="229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DB1429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распознавать и описывать:</w:t>
      </w:r>
      <w:r w:rsidRPr="00DB1429">
        <w:rPr>
          <w:rFonts w:ascii="Times New Roman" w:hAnsi="Times New Roman"/>
          <w:color w:val="000000"/>
          <w:sz w:val="24"/>
          <w:szCs w:val="24"/>
          <w:lang w:eastAsia="ru-RU"/>
        </w:rPr>
        <w:t> на таблицах основные части и органоиды клетки; на живых объектах и таблицах органы цветкового растения, органы и системы органов животных, растения разных отделов, животных отдельных типов и классов; наиболее распространенные растения и животных своей местности, культурные растения и домашних животных, съедобные и ядовитые грибы, опасные для человека растения и животные;</w:t>
      </w:r>
    </w:p>
    <w:p w:rsidR="00BA18D4" w:rsidRPr="00DB1429" w:rsidRDefault="00BA18D4" w:rsidP="0084088E">
      <w:pPr>
        <w:shd w:val="clear" w:color="auto" w:fill="FFFFFF"/>
        <w:spacing w:after="229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DB1429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выявлять</w:t>
      </w:r>
      <w:r w:rsidRPr="00DB1429">
        <w:rPr>
          <w:rFonts w:ascii="Times New Roman" w:hAnsi="Times New Roman"/>
          <w:color w:val="000000"/>
          <w:sz w:val="24"/>
          <w:szCs w:val="24"/>
          <w:lang w:eastAsia="ru-RU"/>
        </w:rPr>
        <w:t> изменчивость организмов, приспособления организмов к среде обитания, типы взаимодействия разных видов в экосистеме;</w:t>
      </w:r>
    </w:p>
    <w:p w:rsidR="00BA18D4" w:rsidRPr="00DB1429" w:rsidRDefault="00BA18D4" w:rsidP="0084088E">
      <w:pPr>
        <w:shd w:val="clear" w:color="auto" w:fill="FFFFFF"/>
        <w:spacing w:after="229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DB1429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сравнивать</w:t>
      </w:r>
      <w:r w:rsidRPr="00DB1429">
        <w:rPr>
          <w:rFonts w:ascii="Times New Roman" w:hAnsi="Times New Roman"/>
          <w:color w:val="000000"/>
          <w:sz w:val="24"/>
          <w:szCs w:val="24"/>
          <w:lang w:eastAsia="ru-RU"/>
        </w:rPr>
        <w:t> биологические объекты (клетки, ткани, органы и системы органов, организмы, представителей отдельных систематических групп) и делать выводы на основе сравнения;</w:t>
      </w:r>
    </w:p>
    <w:p w:rsidR="00BA18D4" w:rsidRPr="00DB1429" w:rsidRDefault="00BA18D4" w:rsidP="0084088E">
      <w:pPr>
        <w:shd w:val="clear" w:color="auto" w:fill="FFFFFF"/>
        <w:spacing w:after="229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DB1429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определять</w:t>
      </w:r>
      <w:r w:rsidRPr="00DB1429">
        <w:rPr>
          <w:rFonts w:ascii="Times New Roman" w:hAnsi="Times New Roman"/>
          <w:color w:val="000000"/>
          <w:sz w:val="24"/>
          <w:szCs w:val="24"/>
          <w:lang w:eastAsia="ru-RU"/>
        </w:rPr>
        <w:t> принадлежность биологических объектов к определенной систематической группе (классификация);</w:t>
      </w:r>
    </w:p>
    <w:p w:rsidR="00BA18D4" w:rsidRPr="00DB1429" w:rsidRDefault="00BA18D4" w:rsidP="0084088E">
      <w:pPr>
        <w:shd w:val="clear" w:color="auto" w:fill="FFFFFF"/>
        <w:spacing w:after="229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DB1429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анализировать и оценивать</w:t>
      </w:r>
      <w:r w:rsidRPr="00DB1429">
        <w:rPr>
          <w:rFonts w:ascii="Times New Roman" w:hAnsi="Times New Roman"/>
          <w:color w:val="000000"/>
          <w:sz w:val="24"/>
          <w:szCs w:val="24"/>
          <w:lang w:eastAsia="ru-RU"/>
        </w:rPr>
        <w:t> воздействие факторов окружающей среды, факторов риска на здоровье, последствий деятельности человека в экосистемах, влияние собственных поступков на живые организмы и экосистемы;</w:t>
      </w:r>
    </w:p>
    <w:p w:rsidR="00BA18D4" w:rsidRPr="00DB1429" w:rsidRDefault="00BA18D4" w:rsidP="0084088E">
      <w:pPr>
        <w:shd w:val="clear" w:color="auto" w:fill="FFFFFF"/>
        <w:spacing w:after="229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DB1429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проводить самостоятельный поиск биологической информации:</w:t>
      </w:r>
      <w:r w:rsidRPr="00DB1429">
        <w:rPr>
          <w:rFonts w:ascii="Times New Roman" w:hAnsi="Times New Roman"/>
          <w:color w:val="000000"/>
          <w:sz w:val="24"/>
          <w:szCs w:val="24"/>
          <w:lang w:eastAsia="ru-RU"/>
        </w:rPr>
        <w:t>находить в тексте учебника отличительные признаки основных систематических групп; в биологических словарях и справочниках значения биологических терминов; в различных источниках необходимую информацию о живых организмах (в том числе с использованием информационных технологий).</w:t>
      </w:r>
    </w:p>
    <w:p w:rsidR="00BA18D4" w:rsidRPr="00DB1429" w:rsidRDefault="00BA18D4" w:rsidP="0084088E">
      <w:pPr>
        <w:shd w:val="clear" w:color="auto" w:fill="FFFFFF"/>
        <w:spacing w:after="229" w:line="240" w:lineRule="auto"/>
        <w:jc w:val="center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BA18D4" w:rsidRPr="00DB1429" w:rsidRDefault="00BA18D4" w:rsidP="00217891">
      <w:pPr>
        <w:shd w:val="clear" w:color="auto" w:fill="FFFFFF"/>
        <w:spacing w:after="229" w:line="240" w:lineRule="auto"/>
        <w:jc w:val="center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DB1429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КАЛЕНДАРНО – ТЕМАТИЧЕСКОЕ ПЛАНИРОВАНИЕ</w:t>
      </w:r>
    </w:p>
    <w:p w:rsidR="00BA18D4" w:rsidRPr="00DB1429" w:rsidRDefault="00BA18D4" w:rsidP="0084088E">
      <w:pPr>
        <w:shd w:val="clear" w:color="auto" w:fill="FFFFFF"/>
        <w:spacing w:after="229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</w:p>
    <w:tbl>
      <w:tblPr>
        <w:tblW w:w="9585" w:type="dxa"/>
        <w:tblCellMar>
          <w:top w:w="105" w:type="dxa"/>
          <w:left w:w="105" w:type="dxa"/>
          <w:bottom w:w="105" w:type="dxa"/>
          <w:right w:w="105" w:type="dxa"/>
        </w:tblCellMar>
        <w:tblLook w:val="00A0"/>
      </w:tblPr>
      <w:tblGrid>
        <w:gridCol w:w="465"/>
        <w:gridCol w:w="3384"/>
        <w:gridCol w:w="137"/>
        <w:gridCol w:w="622"/>
        <w:gridCol w:w="1108"/>
        <w:gridCol w:w="1335"/>
        <w:gridCol w:w="2534"/>
      </w:tblGrid>
      <w:tr w:rsidR="00BA18D4" w:rsidRPr="00B84D58" w:rsidTr="0084088E">
        <w:tc>
          <w:tcPr>
            <w:tcW w:w="33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BA18D4" w:rsidRPr="00DB1429" w:rsidRDefault="00BA18D4" w:rsidP="0084088E">
            <w:pPr>
              <w:spacing w:after="229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B142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№</w:t>
            </w:r>
          </w:p>
          <w:p w:rsidR="00BA18D4" w:rsidRPr="00DB1429" w:rsidRDefault="00BA18D4" w:rsidP="0084088E">
            <w:pPr>
              <w:spacing w:after="229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B142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334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BA18D4" w:rsidRPr="00DB1429" w:rsidRDefault="00BA18D4" w:rsidP="0084088E">
            <w:pPr>
              <w:spacing w:after="229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BA18D4" w:rsidRPr="00DB1429" w:rsidRDefault="00BA18D4" w:rsidP="0084088E">
            <w:pPr>
              <w:spacing w:after="229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B142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Тема занятия</w:t>
            </w:r>
          </w:p>
        </w:tc>
        <w:tc>
          <w:tcPr>
            <w:tcW w:w="75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BA18D4" w:rsidRPr="00DB1429" w:rsidRDefault="00BA18D4" w:rsidP="0084088E">
            <w:pPr>
              <w:spacing w:after="229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B142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Кол-во</w:t>
            </w:r>
          </w:p>
          <w:p w:rsidR="00BA18D4" w:rsidRPr="00DB1429" w:rsidRDefault="00BA18D4" w:rsidP="0084088E">
            <w:pPr>
              <w:spacing w:after="229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B142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часов</w:t>
            </w:r>
          </w:p>
        </w:tc>
        <w:tc>
          <w:tcPr>
            <w:tcW w:w="24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BA18D4" w:rsidRPr="00DB1429" w:rsidRDefault="00BA18D4" w:rsidP="0084088E">
            <w:pPr>
              <w:spacing w:after="229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B142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166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A18D4" w:rsidRPr="00DB1429" w:rsidRDefault="00BA18D4" w:rsidP="0084088E">
            <w:pPr>
              <w:spacing w:after="229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B142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Примечание</w:t>
            </w:r>
          </w:p>
        </w:tc>
      </w:tr>
      <w:tr w:rsidR="00BA18D4" w:rsidRPr="00B84D58" w:rsidTr="0084088E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BA18D4" w:rsidRPr="00DB1429" w:rsidRDefault="00BA18D4" w:rsidP="0084088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BA18D4" w:rsidRPr="00DB1429" w:rsidRDefault="00BA18D4" w:rsidP="0084088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BA18D4" w:rsidRPr="00DB1429" w:rsidRDefault="00BA18D4" w:rsidP="0084088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BA18D4" w:rsidRPr="00DB1429" w:rsidRDefault="00BA18D4" w:rsidP="0084088E">
            <w:pPr>
              <w:spacing w:after="229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B142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По плану</w:t>
            </w:r>
          </w:p>
        </w:tc>
        <w:tc>
          <w:tcPr>
            <w:tcW w:w="1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BA18D4" w:rsidRPr="00DB1429" w:rsidRDefault="00BA18D4" w:rsidP="0084088E">
            <w:pPr>
              <w:spacing w:after="229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B142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Факт.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18D4" w:rsidRPr="00DB1429" w:rsidRDefault="00BA18D4" w:rsidP="0084088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A18D4" w:rsidRPr="00B84D58" w:rsidTr="0084088E">
        <w:tc>
          <w:tcPr>
            <w:tcW w:w="9345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A18D4" w:rsidRPr="00DB1429" w:rsidRDefault="00BA18D4" w:rsidP="0084088E">
            <w:pPr>
              <w:spacing w:after="229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BA18D4" w:rsidRPr="00DB1429" w:rsidRDefault="00BA18D4" w:rsidP="0084088E">
            <w:pPr>
              <w:spacing w:after="229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B1429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Раздел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I. Многообразие организмов. (27</w:t>
            </w:r>
            <w:r w:rsidRPr="00DB1429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ч)</w:t>
            </w:r>
          </w:p>
        </w:tc>
      </w:tr>
      <w:tr w:rsidR="00BA18D4" w:rsidRPr="00B84D58" w:rsidTr="0084088E">
        <w:tc>
          <w:tcPr>
            <w:tcW w:w="9345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A18D4" w:rsidRPr="00DB1429" w:rsidRDefault="00BA18D4" w:rsidP="0084088E">
            <w:pPr>
              <w:spacing w:after="229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BA18D4" w:rsidRPr="00DB1429" w:rsidRDefault="00BA18D4" w:rsidP="0084088E">
            <w:pPr>
              <w:spacing w:after="229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Тема I. Многообразие видов. (2</w:t>
            </w:r>
            <w:r w:rsidRPr="00DB1429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ч)</w:t>
            </w:r>
          </w:p>
        </w:tc>
      </w:tr>
      <w:tr w:rsidR="00BA18D4" w:rsidRPr="00B84D58" w:rsidTr="0084088E">
        <w:tc>
          <w:tcPr>
            <w:tcW w:w="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BA18D4" w:rsidRPr="00DB1429" w:rsidRDefault="00BA18D4" w:rsidP="0084088E">
            <w:pPr>
              <w:spacing w:after="229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B142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BA18D4" w:rsidRPr="00DB1429" w:rsidRDefault="00BA18D4" w:rsidP="0084088E">
            <w:pPr>
              <w:spacing w:after="229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B142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Многообразие организмов.</w:t>
            </w:r>
          </w:p>
          <w:p w:rsidR="00BA18D4" w:rsidRPr="00DB1429" w:rsidRDefault="00BA18D4" w:rsidP="0084088E">
            <w:pPr>
              <w:spacing w:after="229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BA18D4" w:rsidRPr="00DB1429" w:rsidRDefault="00BA18D4" w:rsidP="0084088E">
            <w:pPr>
              <w:spacing w:after="229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  <w:r w:rsidRPr="00DB142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ч.</w:t>
            </w:r>
          </w:p>
        </w:tc>
        <w:tc>
          <w:tcPr>
            <w:tcW w:w="1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BA18D4" w:rsidRPr="00DB1429" w:rsidRDefault="00BA18D4" w:rsidP="0084088E">
            <w:pPr>
              <w:spacing w:after="229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BA18D4" w:rsidRPr="00DB1429" w:rsidRDefault="00BA18D4" w:rsidP="0084088E">
            <w:pPr>
              <w:spacing w:after="229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A18D4" w:rsidRPr="00DB1429" w:rsidRDefault="00BA18D4" w:rsidP="0084088E">
            <w:pPr>
              <w:spacing w:after="229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A18D4" w:rsidRPr="00B84D58" w:rsidTr="0084088E">
        <w:tc>
          <w:tcPr>
            <w:tcW w:w="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BA18D4" w:rsidRPr="00DB1429" w:rsidRDefault="00BA18D4" w:rsidP="0084088E">
            <w:pPr>
              <w:spacing w:after="229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B142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3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BA18D4" w:rsidRPr="00DB1429" w:rsidRDefault="00BA18D4" w:rsidP="0084088E">
            <w:pPr>
              <w:spacing w:after="229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B142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Структурные элементы организмов.</w:t>
            </w:r>
          </w:p>
        </w:tc>
        <w:tc>
          <w:tcPr>
            <w:tcW w:w="7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BA18D4" w:rsidRPr="00DB1429" w:rsidRDefault="00BA18D4" w:rsidP="0084088E">
            <w:pPr>
              <w:spacing w:after="229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  <w:r w:rsidRPr="00DB142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ч.</w:t>
            </w:r>
          </w:p>
        </w:tc>
        <w:tc>
          <w:tcPr>
            <w:tcW w:w="1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BA18D4" w:rsidRPr="00DB1429" w:rsidRDefault="00BA18D4" w:rsidP="0084088E">
            <w:pPr>
              <w:spacing w:after="229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BA18D4" w:rsidRPr="00DB1429" w:rsidRDefault="00BA18D4" w:rsidP="0084088E">
            <w:pPr>
              <w:spacing w:after="229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A18D4" w:rsidRPr="00DB1429" w:rsidRDefault="00BA18D4" w:rsidP="0084088E">
            <w:pPr>
              <w:spacing w:after="229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A18D4" w:rsidRPr="00B84D58" w:rsidTr="0084088E">
        <w:tc>
          <w:tcPr>
            <w:tcW w:w="9345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A18D4" w:rsidRPr="00DB1429" w:rsidRDefault="00BA18D4" w:rsidP="0084088E">
            <w:pPr>
              <w:spacing w:after="229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BA18D4" w:rsidRPr="00DB1429" w:rsidRDefault="00BA18D4" w:rsidP="0084088E">
            <w:pPr>
              <w:spacing w:after="229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Тема 2. Царство растений. (13</w:t>
            </w:r>
            <w:r w:rsidRPr="00DB1429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ч)</w:t>
            </w:r>
          </w:p>
        </w:tc>
      </w:tr>
      <w:tr w:rsidR="00BA18D4" w:rsidRPr="00B84D58" w:rsidTr="0084088E">
        <w:tc>
          <w:tcPr>
            <w:tcW w:w="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BA18D4" w:rsidRPr="00DB1429" w:rsidRDefault="00BA18D4" w:rsidP="0084088E">
            <w:pPr>
              <w:spacing w:after="229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B142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BA18D4" w:rsidRPr="00DB1429" w:rsidRDefault="00BA18D4" w:rsidP="0084088E">
            <w:pPr>
              <w:spacing w:after="229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B142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Растение – целостный организм. Взаимосвязи клеток, тканей и органов.</w:t>
            </w:r>
          </w:p>
        </w:tc>
        <w:tc>
          <w:tcPr>
            <w:tcW w:w="6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BA18D4" w:rsidRPr="00DB1429" w:rsidRDefault="00BA18D4" w:rsidP="0084088E">
            <w:pPr>
              <w:spacing w:after="229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  <w:r w:rsidRPr="00DB142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ч.</w:t>
            </w:r>
          </w:p>
        </w:tc>
        <w:tc>
          <w:tcPr>
            <w:tcW w:w="1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BA18D4" w:rsidRPr="00DB1429" w:rsidRDefault="00BA18D4" w:rsidP="0084088E">
            <w:pPr>
              <w:spacing w:after="229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BA18D4" w:rsidRPr="00DB1429" w:rsidRDefault="00BA18D4" w:rsidP="0084088E">
            <w:pPr>
              <w:spacing w:after="229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A18D4" w:rsidRPr="00DB1429" w:rsidRDefault="00BA18D4" w:rsidP="0084088E">
            <w:pPr>
              <w:spacing w:after="229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A18D4" w:rsidRPr="00B84D58" w:rsidTr="0084088E">
        <w:tc>
          <w:tcPr>
            <w:tcW w:w="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BA18D4" w:rsidRPr="00DB1429" w:rsidRDefault="00BA18D4" w:rsidP="0084088E">
            <w:pPr>
              <w:spacing w:after="229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B142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BA18D4" w:rsidRPr="00DB1429" w:rsidRDefault="00BA18D4" w:rsidP="0084088E">
            <w:pPr>
              <w:spacing w:after="229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B142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Основные процессы жизнедеятельности растительного организма.</w:t>
            </w:r>
          </w:p>
        </w:tc>
        <w:tc>
          <w:tcPr>
            <w:tcW w:w="6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BA18D4" w:rsidRPr="00DB1429" w:rsidRDefault="00BA18D4" w:rsidP="0084088E">
            <w:pPr>
              <w:spacing w:after="229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  <w:r w:rsidRPr="00DB142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ч.</w:t>
            </w:r>
          </w:p>
        </w:tc>
        <w:tc>
          <w:tcPr>
            <w:tcW w:w="1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BA18D4" w:rsidRPr="00DB1429" w:rsidRDefault="00BA18D4" w:rsidP="0084088E">
            <w:pPr>
              <w:spacing w:after="229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BA18D4" w:rsidRPr="00DB1429" w:rsidRDefault="00BA18D4" w:rsidP="0084088E">
            <w:pPr>
              <w:spacing w:after="229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A18D4" w:rsidRPr="00DB1429" w:rsidRDefault="00BA18D4" w:rsidP="0084088E">
            <w:pPr>
              <w:spacing w:after="229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A18D4" w:rsidRPr="00B84D58" w:rsidTr="0084088E">
        <w:tc>
          <w:tcPr>
            <w:tcW w:w="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BA18D4" w:rsidRPr="00DB1429" w:rsidRDefault="00BA18D4" w:rsidP="0084088E">
            <w:pPr>
              <w:spacing w:after="229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B142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BA18D4" w:rsidRPr="00DB1429" w:rsidRDefault="00BA18D4" w:rsidP="0084088E">
            <w:pPr>
              <w:spacing w:after="229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B142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Приспособленность растений к жизни в биогеоценозах.</w:t>
            </w:r>
          </w:p>
        </w:tc>
        <w:tc>
          <w:tcPr>
            <w:tcW w:w="6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BA18D4" w:rsidRPr="00DB1429" w:rsidRDefault="00BA18D4" w:rsidP="0084088E">
            <w:pPr>
              <w:spacing w:after="229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  <w:r w:rsidRPr="00DB142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ч.</w:t>
            </w:r>
          </w:p>
        </w:tc>
        <w:tc>
          <w:tcPr>
            <w:tcW w:w="1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BA18D4" w:rsidRPr="00DB1429" w:rsidRDefault="00BA18D4" w:rsidP="0084088E">
            <w:pPr>
              <w:spacing w:after="229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BA18D4" w:rsidRPr="00DB1429" w:rsidRDefault="00BA18D4" w:rsidP="0084088E">
            <w:pPr>
              <w:spacing w:after="229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A18D4" w:rsidRPr="00DB1429" w:rsidRDefault="00BA18D4" w:rsidP="0084088E">
            <w:pPr>
              <w:spacing w:after="229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A18D4" w:rsidRPr="00B84D58" w:rsidTr="0084088E">
        <w:tc>
          <w:tcPr>
            <w:tcW w:w="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BA18D4" w:rsidRPr="00DB1429" w:rsidRDefault="00BA18D4" w:rsidP="0084088E">
            <w:pPr>
              <w:spacing w:after="229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B142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BA18D4" w:rsidRPr="00DB1429" w:rsidRDefault="00BA18D4" w:rsidP="0084088E">
            <w:pPr>
              <w:spacing w:after="229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B142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Отделы растений. Особенности строения и размножения водорослей.</w:t>
            </w:r>
          </w:p>
        </w:tc>
        <w:tc>
          <w:tcPr>
            <w:tcW w:w="6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BA18D4" w:rsidRPr="00DB1429" w:rsidRDefault="00BA18D4" w:rsidP="0084088E">
            <w:pPr>
              <w:spacing w:after="229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  <w:r w:rsidRPr="00DB142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ч.</w:t>
            </w:r>
          </w:p>
        </w:tc>
        <w:tc>
          <w:tcPr>
            <w:tcW w:w="1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BA18D4" w:rsidRPr="00DB1429" w:rsidRDefault="00BA18D4" w:rsidP="0084088E">
            <w:pPr>
              <w:spacing w:after="229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BA18D4" w:rsidRPr="00DB1429" w:rsidRDefault="00BA18D4" w:rsidP="0084088E">
            <w:pPr>
              <w:spacing w:after="229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A18D4" w:rsidRPr="00DB1429" w:rsidRDefault="00BA18D4" w:rsidP="0084088E">
            <w:pPr>
              <w:spacing w:after="229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A18D4" w:rsidRPr="00B84D58" w:rsidTr="0084088E">
        <w:tc>
          <w:tcPr>
            <w:tcW w:w="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BA18D4" w:rsidRPr="00DB1429" w:rsidRDefault="00BA18D4" w:rsidP="0084088E">
            <w:pPr>
              <w:spacing w:after="229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B142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BA18D4" w:rsidRPr="00DB1429" w:rsidRDefault="00BA18D4" w:rsidP="0084088E">
            <w:pPr>
              <w:spacing w:after="229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B142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Особенности строения и размножения мхов.</w:t>
            </w:r>
          </w:p>
        </w:tc>
        <w:tc>
          <w:tcPr>
            <w:tcW w:w="6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BA18D4" w:rsidRPr="00DB1429" w:rsidRDefault="00BA18D4" w:rsidP="0084088E">
            <w:pPr>
              <w:spacing w:after="229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  <w:r w:rsidRPr="00DB142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ч.</w:t>
            </w:r>
          </w:p>
        </w:tc>
        <w:tc>
          <w:tcPr>
            <w:tcW w:w="1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BA18D4" w:rsidRPr="00DB1429" w:rsidRDefault="00BA18D4" w:rsidP="0084088E">
            <w:pPr>
              <w:spacing w:after="229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BA18D4" w:rsidRPr="00DB1429" w:rsidRDefault="00BA18D4" w:rsidP="0084088E">
            <w:pPr>
              <w:spacing w:after="229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A18D4" w:rsidRPr="00DB1429" w:rsidRDefault="00BA18D4" w:rsidP="0084088E">
            <w:pPr>
              <w:spacing w:after="229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A18D4" w:rsidRPr="00B84D58" w:rsidTr="0084088E">
        <w:tc>
          <w:tcPr>
            <w:tcW w:w="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BA18D4" w:rsidRPr="00DB1429" w:rsidRDefault="00BA18D4" w:rsidP="0084088E">
            <w:pPr>
              <w:spacing w:after="229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B142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BA18D4" w:rsidRPr="00DB1429" w:rsidRDefault="00BA18D4" w:rsidP="0084088E">
            <w:pPr>
              <w:spacing w:after="229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B142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Папоротникообразные, их свойства.</w:t>
            </w:r>
          </w:p>
          <w:p w:rsidR="00BA18D4" w:rsidRPr="00DB1429" w:rsidRDefault="00BA18D4" w:rsidP="0084088E">
            <w:pPr>
              <w:spacing w:after="229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BA18D4" w:rsidRPr="00DB1429" w:rsidRDefault="00BA18D4" w:rsidP="0084088E">
            <w:pPr>
              <w:spacing w:after="229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  <w:r w:rsidRPr="00DB142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ч.</w:t>
            </w:r>
          </w:p>
        </w:tc>
        <w:tc>
          <w:tcPr>
            <w:tcW w:w="1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BA18D4" w:rsidRPr="00DB1429" w:rsidRDefault="00BA18D4" w:rsidP="0084088E">
            <w:pPr>
              <w:spacing w:after="229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BA18D4" w:rsidRPr="00DB1429" w:rsidRDefault="00BA18D4" w:rsidP="0084088E">
            <w:pPr>
              <w:spacing w:after="229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A18D4" w:rsidRPr="00DB1429" w:rsidRDefault="00BA18D4" w:rsidP="0084088E">
            <w:pPr>
              <w:spacing w:after="229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A18D4" w:rsidRPr="00B84D58" w:rsidTr="0084088E">
        <w:tc>
          <w:tcPr>
            <w:tcW w:w="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BA18D4" w:rsidRPr="00DB1429" w:rsidRDefault="00BA18D4" w:rsidP="0084088E">
            <w:pPr>
              <w:spacing w:after="229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B142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BA18D4" w:rsidRPr="00DB1429" w:rsidRDefault="00BA18D4" w:rsidP="0084088E">
            <w:pPr>
              <w:spacing w:after="229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B142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Отдел Голосеменные, их особенности.</w:t>
            </w:r>
          </w:p>
        </w:tc>
        <w:tc>
          <w:tcPr>
            <w:tcW w:w="6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BA18D4" w:rsidRPr="00DB1429" w:rsidRDefault="00BA18D4" w:rsidP="0084088E">
            <w:pPr>
              <w:spacing w:after="229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B142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2ч.</w:t>
            </w:r>
          </w:p>
        </w:tc>
        <w:tc>
          <w:tcPr>
            <w:tcW w:w="1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BA18D4" w:rsidRPr="00DB1429" w:rsidRDefault="00BA18D4" w:rsidP="0084088E">
            <w:pPr>
              <w:spacing w:after="229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BA18D4" w:rsidRPr="00DB1429" w:rsidRDefault="00BA18D4" w:rsidP="0084088E">
            <w:pPr>
              <w:spacing w:after="229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A18D4" w:rsidRPr="00DB1429" w:rsidRDefault="00BA18D4" w:rsidP="0084088E">
            <w:pPr>
              <w:spacing w:after="229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A18D4" w:rsidRPr="00B84D58" w:rsidTr="0084088E">
        <w:tc>
          <w:tcPr>
            <w:tcW w:w="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BA18D4" w:rsidRPr="00DB1429" w:rsidRDefault="00BA18D4" w:rsidP="0084088E">
            <w:pPr>
              <w:spacing w:after="229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B142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BA18D4" w:rsidRPr="00DB1429" w:rsidRDefault="00BA18D4" w:rsidP="0084088E">
            <w:pPr>
              <w:spacing w:after="229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B142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Особенности строения и жизнедеятельность покрытосеменных.</w:t>
            </w:r>
          </w:p>
        </w:tc>
        <w:tc>
          <w:tcPr>
            <w:tcW w:w="6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BA18D4" w:rsidRPr="00DB1429" w:rsidRDefault="00BA18D4" w:rsidP="0084088E">
            <w:pPr>
              <w:spacing w:after="229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B142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2ч.</w:t>
            </w:r>
          </w:p>
        </w:tc>
        <w:tc>
          <w:tcPr>
            <w:tcW w:w="1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BA18D4" w:rsidRPr="00DB1429" w:rsidRDefault="00BA18D4" w:rsidP="0084088E">
            <w:pPr>
              <w:spacing w:after="229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BA18D4" w:rsidRPr="00DB1429" w:rsidRDefault="00BA18D4" w:rsidP="0084088E">
            <w:pPr>
              <w:spacing w:after="229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A18D4" w:rsidRPr="00DB1429" w:rsidRDefault="00BA18D4" w:rsidP="0084088E">
            <w:pPr>
              <w:spacing w:after="229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A18D4" w:rsidRPr="00B84D58" w:rsidTr="0084088E">
        <w:tc>
          <w:tcPr>
            <w:tcW w:w="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BA18D4" w:rsidRPr="00DB1429" w:rsidRDefault="00BA18D4" w:rsidP="0084088E">
            <w:pPr>
              <w:spacing w:after="229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B142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BA18D4" w:rsidRPr="00DB1429" w:rsidRDefault="00BA18D4" w:rsidP="0084088E">
            <w:pPr>
              <w:spacing w:after="229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B142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Отличительные признаки однодольных и двудольных растений.</w:t>
            </w:r>
          </w:p>
        </w:tc>
        <w:tc>
          <w:tcPr>
            <w:tcW w:w="6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BA18D4" w:rsidRPr="00DB1429" w:rsidRDefault="00BA18D4" w:rsidP="0084088E">
            <w:pPr>
              <w:spacing w:after="229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B142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2ч.</w:t>
            </w:r>
          </w:p>
        </w:tc>
        <w:tc>
          <w:tcPr>
            <w:tcW w:w="1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BA18D4" w:rsidRPr="00DB1429" w:rsidRDefault="00BA18D4" w:rsidP="0084088E">
            <w:pPr>
              <w:spacing w:after="229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BA18D4" w:rsidRPr="00DB1429" w:rsidRDefault="00BA18D4" w:rsidP="0084088E">
            <w:pPr>
              <w:spacing w:after="229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A18D4" w:rsidRPr="00DB1429" w:rsidRDefault="00BA18D4" w:rsidP="0084088E">
            <w:pPr>
              <w:spacing w:after="229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A18D4" w:rsidRPr="00B84D58" w:rsidTr="0084088E">
        <w:tc>
          <w:tcPr>
            <w:tcW w:w="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BA18D4" w:rsidRPr="00DB1429" w:rsidRDefault="00BA18D4" w:rsidP="0084088E">
            <w:pPr>
              <w:spacing w:after="229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B142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BA18D4" w:rsidRPr="00DB1429" w:rsidRDefault="00BA18D4" w:rsidP="0084088E">
            <w:pPr>
              <w:spacing w:after="229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B142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Многообразие растений и их происхождение.</w:t>
            </w:r>
          </w:p>
        </w:tc>
        <w:tc>
          <w:tcPr>
            <w:tcW w:w="6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BA18D4" w:rsidRPr="00DB1429" w:rsidRDefault="00BA18D4" w:rsidP="0084088E">
            <w:pPr>
              <w:spacing w:after="229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B142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2ч.</w:t>
            </w:r>
          </w:p>
        </w:tc>
        <w:tc>
          <w:tcPr>
            <w:tcW w:w="1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BA18D4" w:rsidRPr="00DB1429" w:rsidRDefault="00BA18D4" w:rsidP="0084088E">
            <w:pPr>
              <w:spacing w:after="229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BA18D4" w:rsidRPr="00DB1429" w:rsidRDefault="00BA18D4" w:rsidP="0084088E">
            <w:pPr>
              <w:spacing w:after="229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A18D4" w:rsidRPr="00DB1429" w:rsidRDefault="00BA18D4" w:rsidP="0084088E">
            <w:pPr>
              <w:spacing w:after="229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A18D4" w:rsidRPr="00B84D58" w:rsidTr="0084088E">
        <w:trPr>
          <w:trHeight w:val="615"/>
        </w:trPr>
        <w:tc>
          <w:tcPr>
            <w:tcW w:w="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BA18D4" w:rsidRPr="00DB1429" w:rsidRDefault="00BA18D4" w:rsidP="0084088E">
            <w:pPr>
              <w:spacing w:after="229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B142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  <w:p w:rsidR="00BA18D4" w:rsidRPr="00DB1429" w:rsidRDefault="00BA18D4" w:rsidP="0084088E">
            <w:pPr>
              <w:spacing w:after="229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BA18D4" w:rsidRPr="00DB1429" w:rsidRDefault="00BA18D4" w:rsidP="0084088E">
            <w:pPr>
              <w:spacing w:after="229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B142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Доказательства исторического развития растений. Основные этапы в развитии растительного мира.</w:t>
            </w:r>
          </w:p>
        </w:tc>
        <w:tc>
          <w:tcPr>
            <w:tcW w:w="6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BA18D4" w:rsidRPr="00DB1429" w:rsidRDefault="00BA18D4" w:rsidP="0084088E">
            <w:pPr>
              <w:spacing w:after="229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B142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2ч.</w:t>
            </w:r>
          </w:p>
        </w:tc>
        <w:tc>
          <w:tcPr>
            <w:tcW w:w="1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BA18D4" w:rsidRPr="00DB1429" w:rsidRDefault="00BA18D4" w:rsidP="0084088E">
            <w:pPr>
              <w:spacing w:after="229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BA18D4" w:rsidRPr="00DB1429" w:rsidRDefault="00BA18D4" w:rsidP="0084088E">
            <w:pPr>
              <w:spacing w:after="229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A18D4" w:rsidRPr="00DB1429" w:rsidRDefault="00BA18D4" w:rsidP="0084088E">
            <w:pPr>
              <w:spacing w:after="229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A18D4" w:rsidRPr="00B84D58" w:rsidTr="0084088E">
        <w:tc>
          <w:tcPr>
            <w:tcW w:w="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BA18D4" w:rsidRPr="00DB1429" w:rsidRDefault="00BA18D4" w:rsidP="0084088E">
            <w:pPr>
              <w:spacing w:after="229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B142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BA18D4" w:rsidRPr="00DB1429" w:rsidRDefault="00BA18D4" w:rsidP="0084088E">
            <w:pPr>
              <w:spacing w:after="229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B142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Возникновение фотосинтеза.</w:t>
            </w:r>
          </w:p>
          <w:p w:rsidR="00BA18D4" w:rsidRPr="00DB1429" w:rsidRDefault="00BA18D4" w:rsidP="0084088E">
            <w:pPr>
              <w:spacing w:after="229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BA18D4" w:rsidRPr="00DB1429" w:rsidRDefault="00BA18D4" w:rsidP="0084088E">
            <w:pPr>
              <w:spacing w:after="229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B142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2ч.</w:t>
            </w:r>
          </w:p>
        </w:tc>
        <w:tc>
          <w:tcPr>
            <w:tcW w:w="1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BA18D4" w:rsidRPr="00DB1429" w:rsidRDefault="00BA18D4" w:rsidP="0084088E">
            <w:pPr>
              <w:spacing w:after="229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BA18D4" w:rsidRPr="00DB1429" w:rsidRDefault="00BA18D4" w:rsidP="0084088E">
            <w:pPr>
              <w:spacing w:after="229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A18D4" w:rsidRPr="00DB1429" w:rsidRDefault="00BA18D4" w:rsidP="0084088E">
            <w:pPr>
              <w:spacing w:after="229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A18D4" w:rsidRPr="00B84D58" w:rsidTr="0084088E">
        <w:tc>
          <w:tcPr>
            <w:tcW w:w="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BA18D4" w:rsidRPr="00DB1429" w:rsidRDefault="00BA18D4" w:rsidP="0084088E">
            <w:pPr>
              <w:spacing w:after="229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B142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BA18D4" w:rsidRPr="00DB1429" w:rsidRDefault="00BA18D4" w:rsidP="0084088E">
            <w:pPr>
              <w:spacing w:after="229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B142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Выход растений на сушу.</w:t>
            </w:r>
          </w:p>
          <w:p w:rsidR="00BA18D4" w:rsidRPr="00DB1429" w:rsidRDefault="00BA18D4" w:rsidP="0084088E">
            <w:pPr>
              <w:spacing w:after="229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B142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Усложнение растений в процессе исторического развития.</w:t>
            </w:r>
          </w:p>
        </w:tc>
        <w:tc>
          <w:tcPr>
            <w:tcW w:w="6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BA18D4" w:rsidRPr="00DB1429" w:rsidRDefault="00BA18D4" w:rsidP="0084088E">
            <w:pPr>
              <w:spacing w:after="229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B142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2ч.</w:t>
            </w:r>
          </w:p>
        </w:tc>
        <w:tc>
          <w:tcPr>
            <w:tcW w:w="1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BA18D4" w:rsidRPr="00DB1429" w:rsidRDefault="00BA18D4" w:rsidP="0084088E">
            <w:pPr>
              <w:spacing w:after="229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BA18D4" w:rsidRPr="00DB1429" w:rsidRDefault="00BA18D4" w:rsidP="0084088E">
            <w:pPr>
              <w:spacing w:after="229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A18D4" w:rsidRPr="00DB1429" w:rsidRDefault="00BA18D4" w:rsidP="0084088E">
            <w:pPr>
              <w:spacing w:after="229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A18D4" w:rsidRPr="00B84D58" w:rsidTr="0084088E">
        <w:tc>
          <w:tcPr>
            <w:tcW w:w="9345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A18D4" w:rsidRPr="00DB1429" w:rsidRDefault="00BA18D4" w:rsidP="0084088E">
            <w:pPr>
              <w:spacing w:after="229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BA18D4" w:rsidRPr="00DB1429" w:rsidRDefault="00BA18D4" w:rsidP="0084088E">
            <w:pPr>
              <w:spacing w:after="229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B1429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Тема 3. Царства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бактерий, грибов, лишайников. (2</w:t>
            </w:r>
            <w:r w:rsidRPr="00DB1429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ч).</w:t>
            </w:r>
          </w:p>
        </w:tc>
      </w:tr>
      <w:tr w:rsidR="00BA18D4" w:rsidRPr="00B84D58" w:rsidTr="0084088E">
        <w:tc>
          <w:tcPr>
            <w:tcW w:w="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BA18D4" w:rsidRPr="00DB1429" w:rsidRDefault="00BA18D4" w:rsidP="0084088E">
            <w:pPr>
              <w:spacing w:after="229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B142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3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BA18D4" w:rsidRPr="00DB1429" w:rsidRDefault="00BA18D4" w:rsidP="0084088E">
            <w:pPr>
              <w:spacing w:after="229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B142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Строение и жизнедеятельность прокариот.</w:t>
            </w:r>
          </w:p>
          <w:p w:rsidR="00BA18D4" w:rsidRPr="00DB1429" w:rsidRDefault="00BA18D4" w:rsidP="0084088E">
            <w:pPr>
              <w:spacing w:after="229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BA18D4" w:rsidRPr="00DB1429" w:rsidRDefault="00BA18D4" w:rsidP="0084088E">
            <w:pPr>
              <w:spacing w:after="229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  <w:r w:rsidRPr="00DB142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ч.</w:t>
            </w:r>
          </w:p>
        </w:tc>
        <w:tc>
          <w:tcPr>
            <w:tcW w:w="1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BA18D4" w:rsidRPr="00DB1429" w:rsidRDefault="00BA18D4" w:rsidP="0084088E">
            <w:pPr>
              <w:spacing w:after="229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BA18D4" w:rsidRPr="00DB1429" w:rsidRDefault="00BA18D4" w:rsidP="0084088E">
            <w:pPr>
              <w:spacing w:after="229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A18D4" w:rsidRPr="00DB1429" w:rsidRDefault="00BA18D4" w:rsidP="0084088E">
            <w:pPr>
              <w:spacing w:after="229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A18D4" w:rsidRPr="00B84D58" w:rsidTr="0084088E">
        <w:tc>
          <w:tcPr>
            <w:tcW w:w="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BA18D4" w:rsidRPr="00DB1429" w:rsidRDefault="00BA18D4" w:rsidP="0084088E">
            <w:pPr>
              <w:spacing w:after="229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B142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3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BA18D4" w:rsidRPr="00DB1429" w:rsidRDefault="00BA18D4" w:rsidP="0084088E">
            <w:pPr>
              <w:spacing w:after="229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B142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Особенности строения и жизнедеятельности грибов и лишайников.</w:t>
            </w:r>
          </w:p>
        </w:tc>
        <w:tc>
          <w:tcPr>
            <w:tcW w:w="7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BA18D4" w:rsidRPr="00DB1429" w:rsidRDefault="00BA18D4" w:rsidP="0084088E">
            <w:pPr>
              <w:spacing w:after="229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  <w:r w:rsidRPr="00DB142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ч.</w:t>
            </w:r>
          </w:p>
        </w:tc>
        <w:tc>
          <w:tcPr>
            <w:tcW w:w="1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BA18D4" w:rsidRPr="00DB1429" w:rsidRDefault="00BA18D4" w:rsidP="0084088E">
            <w:pPr>
              <w:spacing w:after="229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BA18D4" w:rsidRPr="00DB1429" w:rsidRDefault="00BA18D4" w:rsidP="0084088E">
            <w:pPr>
              <w:spacing w:after="229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A18D4" w:rsidRPr="00DB1429" w:rsidRDefault="00BA18D4" w:rsidP="0084088E">
            <w:pPr>
              <w:spacing w:after="229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A18D4" w:rsidRPr="00B84D58" w:rsidTr="0084088E">
        <w:tc>
          <w:tcPr>
            <w:tcW w:w="9345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A18D4" w:rsidRPr="00DB1429" w:rsidRDefault="00BA18D4" w:rsidP="0084088E">
            <w:pPr>
              <w:spacing w:after="229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BA18D4" w:rsidRPr="00DB1429" w:rsidRDefault="00BA18D4" w:rsidP="0084088E">
            <w:pPr>
              <w:spacing w:after="229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Тема 4. Царство животных (10</w:t>
            </w:r>
            <w:r w:rsidRPr="00DB1429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ч).</w:t>
            </w:r>
          </w:p>
        </w:tc>
      </w:tr>
      <w:tr w:rsidR="00BA18D4" w:rsidRPr="00B84D58" w:rsidTr="0084088E">
        <w:tc>
          <w:tcPr>
            <w:tcW w:w="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BA18D4" w:rsidRPr="00DB1429" w:rsidRDefault="00BA18D4" w:rsidP="0084088E">
            <w:pPr>
              <w:spacing w:after="229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B142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33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BA18D4" w:rsidRPr="00DB1429" w:rsidRDefault="00BA18D4" w:rsidP="0084088E">
            <w:pPr>
              <w:spacing w:after="229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B142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Особенности строения и жизнедеятельности растений и животных. Систематика животных.</w:t>
            </w:r>
          </w:p>
        </w:tc>
        <w:tc>
          <w:tcPr>
            <w:tcW w:w="7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BA18D4" w:rsidRPr="00DB1429" w:rsidRDefault="00BA18D4" w:rsidP="0084088E">
            <w:pPr>
              <w:spacing w:after="229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  <w:r w:rsidRPr="00DB142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ч.</w:t>
            </w:r>
          </w:p>
        </w:tc>
        <w:tc>
          <w:tcPr>
            <w:tcW w:w="1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BA18D4" w:rsidRPr="00DB1429" w:rsidRDefault="00BA18D4" w:rsidP="0084088E">
            <w:pPr>
              <w:spacing w:after="229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BA18D4" w:rsidRPr="00DB1429" w:rsidRDefault="00BA18D4" w:rsidP="0084088E">
            <w:pPr>
              <w:spacing w:after="229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A18D4" w:rsidRPr="00DB1429" w:rsidRDefault="00BA18D4" w:rsidP="0084088E">
            <w:pPr>
              <w:spacing w:after="229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A18D4" w:rsidRPr="00B84D58" w:rsidTr="0084088E">
        <w:tc>
          <w:tcPr>
            <w:tcW w:w="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BA18D4" w:rsidRPr="00DB1429" w:rsidRDefault="00BA18D4" w:rsidP="0084088E">
            <w:pPr>
              <w:spacing w:after="229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B142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33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BA18D4" w:rsidRPr="00DB1429" w:rsidRDefault="00BA18D4" w:rsidP="0084088E">
            <w:pPr>
              <w:spacing w:after="229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B142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Общая характеристика простейших.</w:t>
            </w:r>
          </w:p>
        </w:tc>
        <w:tc>
          <w:tcPr>
            <w:tcW w:w="7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BA18D4" w:rsidRPr="00DB1429" w:rsidRDefault="00BA18D4" w:rsidP="0084088E">
            <w:pPr>
              <w:spacing w:after="229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  <w:r w:rsidRPr="00DB142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ч.</w:t>
            </w:r>
          </w:p>
        </w:tc>
        <w:tc>
          <w:tcPr>
            <w:tcW w:w="1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BA18D4" w:rsidRPr="00DB1429" w:rsidRDefault="00BA18D4" w:rsidP="0084088E">
            <w:pPr>
              <w:spacing w:after="229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BA18D4" w:rsidRPr="00DB1429" w:rsidRDefault="00BA18D4" w:rsidP="0084088E">
            <w:pPr>
              <w:spacing w:after="229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A18D4" w:rsidRPr="00DB1429" w:rsidRDefault="00BA18D4" w:rsidP="0084088E">
            <w:pPr>
              <w:spacing w:after="229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A18D4" w:rsidRPr="00B84D58" w:rsidTr="0084088E">
        <w:tc>
          <w:tcPr>
            <w:tcW w:w="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BA18D4" w:rsidRPr="00DB1429" w:rsidRDefault="00BA18D4" w:rsidP="0084088E">
            <w:pPr>
              <w:spacing w:after="229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B142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3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BA18D4" w:rsidRPr="00DB1429" w:rsidRDefault="00BA18D4" w:rsidP="0084088E">
            <w:pPr>
              <w:spacing w:after="229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B142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Особенности строения и жизнедеятельности двуслойных многоклеточных.</w:t>
            </w:r>
          </w:p>
        </w:tc>
        <w:tc>
          <w:tcPr>
            <w:tcW w:w="7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BA18D4" w:rsidRPr="00DB1429" w:rsidRDefault="00BA18D4" w:rsidP="0084088E">
            <w:pPr>
              <w:spacing w:after="229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  <w:r w:rsidRPr="00DB142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ч.</w:t>
            </w:r>
          </w:p>
        </w:tc>
        <w:tc>
          <w:tcPr>
            <w:tcW w:w="1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BA18D4" w:rsidRPr="00DB1429" w:rsidRDefault="00BA18D4" w:rsidP="0084088E">
            <w:pPr>
              <w:spacing w:after="229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BA18D4" w:rsidRPr="00DB1429" w:rsidRDefault="00BA18D4" w:rsidP="0084088E">
            <w:pPr>
              <w:spacing w:after="229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A18D4" w:rsidRPr="00DB1429" w:rsidRDefault="00BA18D4" w:rsidP="0084088E">
            <w:pPr>
              <w:spacing w:after="229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A18D4" w:rsidRPr="00B84D58" w:rsidTr="0084088E">
        <w:tc>
          <w:tcPr>
            <w:tcW w:w="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BA18D4" w:rsidRPr="00DB1429" w:rsidRDefault="00BA18D4" w:rsidP="0084088E">
            <w:pPr>
              <w:spacing w:after="229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B142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33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BA18D4" w:rsidRPr="00DB1429" w:rsidRDefault="00BA18D4" w:rsidP="0084088E">
            <w:pPr>
              <w:spacing w:after="229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B142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Трехслойные животные. Типы червей, их особенности.</w:t>
            </w:r>
          </w:p>
        </w:tc>
        <w:tc>
          <w:tcPr>
            <w:tcW w:w="7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BA18D4" w:rsidRPr="00DB1429" w:rsidRDefault="00BA18D4" w:rsidP="0084088E">
            <w:pPr>
              <w:spacing w:after="229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  <w:r w:rsidRPr="00DB142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ч.</w:t>
            </w:r>
          </w:p>
        </w:tc>
        <w:tc>
          <w:tcPr>
            <w:tcW w:w="1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BA18D4" w:rsidRPr="00DB1429" w:rsidRDefault="00BA18D4" w:rsidP="0084088E">
            <w:pPr>
              <w:spacing w:after="229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BA18D4" w:rsidRPr="00DB1429" w:rsidRDefault="00BA18D4" w:rsidP="0084088E">
            <w:pPr>
              <w:spacing w:after="229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A18D4" w:rsidRPr="00DB1429" w:rsidRDefault="00BA18D4" w:rsidP="0084088E">
            <w:pPr>
              <w:spacing w:after="229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A18D4" w:rsidRPr="00B84D58" w:rsidTr="0084088E">
        <w:tc>
          <w:tcPr>
            <w:tcW w:w="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BA18D4" w:rsidRPr="00DB1429" w:rsidRDefault="00BA18D4" w:rsidP="0084088E">
            <w:pPr>
              <w:spacing w:after="229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B142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33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BA18D4" w:rsidRPr="00DB1429" w:rsidRDefault="00BA18D4" w:rsidP="0084088E">
            <w:pPr>
              <w:spacing w:after="229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B142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Тип Членистоногие: особенности строения и развития.</w:t>
            </w:r>
          </w:p>
        </w:tc>
        <w:tc>
          <w:tcPr>
            <w:tcW w:w="7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BA18D4" w:rsidRPr="00DB1429" w:rsidRDefault="00BA18D4" w:rsidP="0084088E">
            <w:pPr>
              <w:spacing w:after="229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  <w:r w:rsidRPr="00DB142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ч.</w:t>
            </w:r>
          </w:p>
        </w:tc>
        <w:tc>
          <w:tcPr>
            <w:tcW w:w="1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BA18D4" w:rsidRPr="00DB1429" w:rsidRDefault="00BA18D4" w:rsidP="0084088E">
            <w:pPr>
              <w:spacing w:after="229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BA18D4" w:rsidRPr="00DB1429" w:rsidRDefault="00BA18D4" w:rsidP="0084088E">
            <w:pPr>
              <w:spacing w:after="229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A18D4" w:rsidRPr="00DB1429" w:rsidRDefault="00BA18D4" w:rsidP="0084088E">
            <w:pPr>
              <w:spacing w:after="229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A18D4" w:rsidRPr="00B84D58" w:rsidTr="0084088E">
        <w:tc>
          <w:tcPr>
            <w:tcW w:w="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BA18D4" w:rsidRPr="00DB1429" w:rsidRDefault="00BA18D4" w:rsidP="0084088E">
            <w:pPr>
              <w:spacing w:after="229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B142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33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BA18D4" w:rsidRPr="00DB1429" w:rsidRDefault="00BA18D4" w:rsidP="0084088E">
            <w:pPr>
              <w:spacing w:after="229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B142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Многообразие членистоногих, их систематика.</w:t>
            </w:r>
          </w:p>
        </w:tc>
        <w:tc>
          <w:tcPr>
            <w:tcW w:w="7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BA18D4" w:rsidRPr="00DB1429" w:rsidRDefault="00BA18D4" w:rsidP="0084088E">
            <w:pPr>
              <w:spacing w:after="229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  <w:r w:rsidRPr="00DB142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ч.</w:t>
            </w:r>
          </w:p>
        </w:tc>
        <w:tc>
          <w:tcPr>
            <w:tcW w:w="1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BA18D4" w:rsidRPr="00DB1429" w:rsidRDefault="00BA18D4" w:rsidP="0084088E">
            <w:pPr>
              <w:spacing w:after="229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BA18D4" w:rsidRPr="00DB1429" w:rsidRDefault="00BA18D4" w:rsidP="0084088E">
            <w:pPr>
              <w:spacing w:after="229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A18D4" w:rsidRPr="00DB1429" w:rsidRDefault="00BA18D4" w:rsidP="0084088E">
            <w:pPr>
              <w:spacing w:after="229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A18D4" w:rsidRPr="00B84D58" w:rsidTr="0084088E">
        <w:tc>
          <w:tcPr>
            <w:tcW w:w="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BA18D4" w:rsidRPr="00DB1429" w:rsidRDefault="00BA18D4" w:rsidP="0084088E">
            <w:pPr>
              <w:spacing w:after="229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B142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33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BA18D4" w:rsidRPr="00DB1429" w:rsidRDefault="00BA18D4" w:rsidP="0084088E">
            <w:pPr>
              <w:spacing w:after="229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B142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Тип Хордовые: особенности строения и развития.</w:t>
            </w:r>
          </w:p>
        </w:tc>
        <w:tc>
          <w:tcPr>
            <w:tcW w:w="7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BA18D4" w:rsidRPr="00DB1429" w:rsidRDefault="00BA18D4" w:rsidP="0084088E">
            <w:pPr>
              <w:spacing w:after="229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  <w:r w:rsidRPr="00DB142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ч.</w:t>
            </w:r>
          </w:p>
        </w:tc>
        <w:tc>
          <w:tcPr>
            <w:tcW w:w="1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BA18D4" w:rsidRPr="00DB1429" w:rsidRDefault="00BA18D4" w:rsidP="0084088E">
            <w:pPr>
              <w:spacing w:after="229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BA18D4" w:rsidRPr="00DB1429" w:rsidRDefault="00BA18D4" w:rsidP="0084088E">
            <w:pPr>
              <w:spacing w:after="229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A18D4" w:rsidRPr="00DB1429" w:rsidRDefault="00BA18D4" w:rsidP="0084088E">
            <w:pPr>
              <w:spacing w:after="229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A18D4" w:rsidRPr="00B84D58" w:rsidTr="0084088E">
        <w:tc>
          <w:tcPr>
            <w:tcW w:w="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BA18D4" w:rsidRPr="00DB1429" w:rsidRDefault="00BA18D4" w:rsidP="0084088E">
            <w:pPr>
              <w:spacing w:after="229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B142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33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BA18D4" w:rsidRPr="00DB1429" w:rsidRDefault="00BA18D4" w:rsidP="0084088E">
            <w:pPr>
              <w:spacing w:after="229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B142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Тип Хордовые. Эволюционное усложнение дыхательной и кровеносной систем.</w:t>
            </w:r>
          </w:p>
        </w:tc>
        <w:tc>
          <w:tcPr>
            <w:tcW w:w="7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BA18D4" w:rsidRPr="00DB1429" w:rsidRDefault="00BA18D4" w:rsidP="0084088E">
            <w:pPr>
              <w:spacing w:after="229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  <w:r w:rsidRPr="00DB142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ч.</w:t>
            </w:r>
          </w:p>
        </w:tc>
        <w:tc>
          <w:tcPr>
            <w:tcW w:w="1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BA18D4" w:rsidRPr="00DB1429" w:rsidRDefault="00BA18D4" w:rsidP="0084088E">
            <w:pPr>
              <w:spacing w:after="229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BA18D4" w:rsidRPr="00DB1429" w:rsidRDefault="00BA18D4" w:rsidP="0084088E">
            <w:pPr>
              <w:spacing w:after="229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A18D4" w:rsidRPr="00DB1429" w:rsidRDefault="00BA18D4" w:rsidP="0084088E">
            <w:pPr>
              <w:spacing w:after="229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A18D4" w:rsidRPr="00B84D58" w:rsidTr="0084088E">
        <w:tc>
          <w:tcPr>
            <w:tcW w:w="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BA18D4" w:rsidRPr="00DB1429" w:rsidRDefault="00BA18D4" w:rsidP="0084088E">
            <w:pPr>
              <w:spacing w:after="229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B142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33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BA18D4" w:rsidRPr="00DB1429" w:rsidRDefault="00BA18D4" w:rsidP="0084088E">
            <w:pPr>
              <w:spacing w:after="229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B142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Эволюционное усложнение пищеварительной, выделительной и нервной систем.</w:t>
            </w:r>
          </w:p>
        </w:tc>
        <w:tc>
          <w:tcPr>
            <w:tcW w:w="7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BA18D4" w:rsidRPr="00DB1429" w:rsidRDefault="00BA18D4" w:rsidP="0084088E">
            <w:pPr>
              <w:spacing w:after="229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  <w:r w:rsidRPr="00DB142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ч.</w:t>
            </w:r>
          </w:p>
        </w:tc>
        <w:tc>
          <w:tcPr>
            <w:tcW w:w="1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BA18D4" w:rsidRPr="00DB1429" w:rsidRDefault="00BA18D4" w:rsidP="0084088E">
            <w:pPr>
              <w:spacing w:after="229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BA18D4" w:rsidRPr="00DB1429" w:rsidRDefault="00BA18D4" w:rsidP="0084088E">
            <w:pPr>
              <w:spacing w:after="229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A18D4" w:rsidRPr="00DB1429" w:rsidRDefault="00BA18D4" w:rsidP="0084088E">
            <w:pPr>
              <w:spacing w:after="229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A18D4" w:rsidRPr="00B84D58" w:rsidTr="0084088E">
        <w:tc>
          <w:tcPr>
            <w:tcW w:w="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BA18D4" w:rsidRPr="00DB1429" w:rsidRDefault="00BA18D4" w:rsidP="0084088E">
            <w:pPr>
              <w:spacing w:after="229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B142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33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BA18D4" w:rsidRPr="00DB1429" w:rsidRDefault="00BA18D4" w:rsidP="0084088E">
            <w:pPr>
              <w:spacing w:after="229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B142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Эволюция животного мира. Доказательства эволюции.</w:t>
            </w:r>
          </w:p>
        </w:tc>
        <w:tc>
          <w:tcPr>
            <w:tcW w:w="7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BA18D4" w:rsidRPr="00DB1429" w:rsidRDefault="00BA18D4" w:rsidP="0084088E">
            <w:pPr>
              <w:spacing w:after="229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  <w:r w:rsidRPr="00DB142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ч.</w:t>
            </w:r>
          </w:p>
        </w:tc>
        <w:tc>
          <w:tcPr>
            <w:tcW w:w="1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BA18D4" w:rsidRPr="00DB1429" w:rsidRDefault="00BA18D4" w:rsidP="0084088E">
            <w:pPr>
              <w:spacing w:after="229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BA18D4" w:rsidRPr="00DB1429" w:rsidRDefault="00BA18D4" w:rsidP="0084088E">
            <w:pPr>
              <w:spacing w:after="229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A18D4" w:rsidRPr="00DB1429" w:rsidRDefault="00BA18D4" w:rsidP="0084088E">
            <w:pPr>
              <w:spacing w:after="229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A18D4" w:rsidRPr="00B84D58" w:rsidTr="0084088E">
        <w:tc>
          <w:tcPr>
            <w:tcW w:w="9345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A18D4" w:rsidRPr="00DB1429" w:rsidRDefault="00BA18D4" w:rsidP="0084088E">
            <w:pPr>
              <w:spacing w:after="229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BA18D4" w:rsidRPr="00DB1429" w:rsidRDefault="00BA18D4" w:rsidP="0084088E">
            <w:pPr>
              <w:spacing w:after="229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B1429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Раздел II.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Надорганизменные системы (7</w:t>
            </w:r>
            <w:r w:rsidRPr="00DB1429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ч).</w:t>
            </w:r>
          </w:p>
        </w:tc>
      </w:tr>
      <w:tr w:rsidR="00BA18D4" w:rsidRPr="00B84D58" w:rsidTr="0084088E">
        <w:tc>
          <w:tcPr>
            <w:tcW w:w="9345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A18D4" w:rsidRPr="00DB1429" w:rsidRDefault="00BA18D4" w:rsidP="0084088E">
            <w:pPr>
              <w:spacing w:after="229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BA18D4" w:rsidRPr="00DB1429" w:rsidRDefault="00BA18D4" w:rsidP="0084088E">
            <w:pPr>
              <w:spacing w:after="229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Тема 1. вид и популяции (2</w:t>
            </w:r>
            <w:r w:rsidRPr="00DB1429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ч).</w:t>
            </w:r>
          </w:p>
        </w:tc>
      </w:tr>
      <w:tr w:rsidR="00BA18D4" w:rsidRPr="00B84D58" w:rsidTr="0084088E">
        <w:tc>
          <w:tcPr>
            <w:tcW w:w="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BA18D4" w:rsidRPr="00DB1429" w:rsidRDefault="00BA18D4" w:rsidP="0084088E">
            <w:pPr>
              <w:spacing w:after="229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B142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33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BA18D4" w:rsidRPr="00DB1429" w:rsidRDefault="00BA18D4" w:rsidP="0084088E">
            <w:pPr>
              <w:spacing w:after="229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B142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Микроэволюция. Видообразование.</w:t>
            </w:r>
          </w:p>
        </w:tc>
        <w:tc>
          <w:tcPr>
            <w:tcW w:w="7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BA18D4" w:rsidRPr="00DB1429" w:rsidRDefault="00BA18D4" w:rsidP="0084088E">
            <w:pPr>
              <w:spacing w:after="229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  <w:r w:rsidRPr="00DB142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ч.</w:t>
            </w:r>
          </w:p>
        </w:tc>
        <w:tc>
          <w:tcPr>
            <w:tcW w:w="1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BA18D4" w:rsidRPr="00DB1429" w:rsidRDefault="00BA18D4" w:rsidP="0084088E">
            <w:pPr>
              <w:spacing w:after="229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BA18D4" w:rsidRPr="00DB1429" w:rsidRDefault="00BA18D4" w:rsidP="0084088E">
            <w:pPr>
              <w:spacing w:after="229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A18D4" w:rsidRPr="00DB1429" w:rsidRDefault="00BA18D4" w:rsidP="0084088E">
            <w:pPr>
              <w:spacing w:after="229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A18D4" w:rsidRPr="00B84D58" w:rsidTr="0084088E">
        <w:tc>
          <w:tcPr>
            <w:tcW w:w="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BA18D4" w:rsidRPr="00DB1429" w:rsidRDefault="00BA18D4" w:rsidP="0084088E">
            <w:pPr>
              <w:spacing w:after="229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B142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33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BA18D4" w:rsidRPr="00DB1429" w:rsidRDefault="00BA18D4" w:rsidP="0084088E">
            <w:pPr>
              <w:spacing w:after="229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B142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Макроэволюция. Биологический прогресс и регресс.</w:t>
            </w:r>
          </w:p>
        </w:tc>
        <w:tc>
          <w:tcPr>
            <w:tcW w:w="7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BA18D4" w:rsidRPr="00DB1429" w:rsidRDefault="00BA18D4" w:rsidP="0084088E">
            <w:pPr>
              <w:spacing w:after="229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  <w:r w:rsidRPr="00DB142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ч.</w:t>
            </w:r>
          </w:p>
        </w:tc>
        <w:tc>
          <w:tcPr>
            <w:tcW w:w="1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BA18D4" w:rsidRPr="00DB1429" w:rsidRDefault="00BA18D4" w:rsidP="0084088E">
            <w:pPr>
              <w:spacing w:after="229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BA18D4" w:rsidRPr="00DB1429" w:rsidRDefault="00BA18D4" w:rsidP="0084088E">
            <w:pPr>
              <w:spacing w:after="229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A18D4" w:rsidRPr="00DB1429" w:rsidRDefault="00BA18D4" w:rsidP="0084088E">
            <w:pPr>
              <w:spacing w:after="229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A18D4" w:rsidRPr="00B84D58" w:rsidTr="0084088E">
        <w:tc>
          <w:tcPr>
            <w:tcW w:w="9345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A18D4" w:rsidRPr="00DB1429" w:rsidRDefault="00BA18D4" w:rsidP="0084088E">
            <w:pPr>
              <w:spacing w:after="229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BA18D4" w:rsidRPr="00DB1429" w:rsidRDefault="00BA18D4" w:rsidP="0084088E">
            <w:pPr>
              <w:spacing w:after="229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Тема 2. Экосистемы (5</w:t>
            </w:r>
            <w:r w:rsidRPr="00DB1429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ч)</w:t>
            </w:r>
          </w:p>
        </w:tc>
      </w:tr>
      <w:tr w:rsidR="00BA18D4" w:rsidRPr="00B84D58" w:rsidTr="0084088E">
        <w:tc>
          <w:tcPr>
            <w:tcW w:w="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BA18D4" w:rsidRPr="00DB1429" w:rsidRDefault="00BA18D4" w:rsidP="0084088E">
            <w:pPr>
              <w:spacing w:after="229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B142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33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BA18D4" w:rsidRPr="00DB1429" w:rsidRDefault="00BA18D4" w:rsidP="0084088E">
            <w:pPr>
              <w:spacing w:after="229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B142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Экосистемы. Биогеоценоз, его структура.</w:t>
            </w:r>
          </w:p>
        </w:tc>
        <w:tc>
          <w:tcPr>
            <w:tcW w:w="7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BA18D4" w:rsidRPr="00DB1429" w:rsidRDefault="00BA18D4" w:rsidP="0084088E">
            <w:pPr>
              <w:spacing w:after="229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  <w:r w:rsidRPr="00DB142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ч.</w:t>
            </w:r>
          </w:p>
        </w:tc>
        <w:tc>
          <w:tcPr>
            <w:tcW w:w="1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BA18D4" w:rsidRPr="00DB1429" w:rsidRDefault="00BA18D4" w:rsidP="0084088E">
            <w:pPr>
              <w:spacing w:after="229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BA18D4" w:rsidRPr="00DB1429" w:rsidRDefault="00BA18D4" w:rsidP="0084088E">
            <w:pPr>
              <w:spacing w:after="229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A18D4" w:rsidRPr="00DB1429" w:rsidRDefault="00BA18D4" w:rsidP="0084088E">
            <w:pPr>
              <w:spacing w:after="229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A18D4" w:rsidRPr="00B84D58" w:rsidTr="0084088E">
        <w:tc>
          <w:tcPr>
            <w:tcW w:w="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BA18D4" w:rsidRPr="00DB1429" w:rsidRDefault="00BA18D4" w:rsidP="0084088E">
            <w:pPr>
              <w:spacing w:after="229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B142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33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BA18D4" w:rsidRPr="00DB1429" w:rsidRDefault="00BA18D4" w:rsidP="0084088E">
            <w:pPr>
              <w:spacing w:after="229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B142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Сукцессии.</w:t>
            </w:r>
          </w:p>
          <w:p w:rsidR="00BA18D4" w:rsidRPr="00DB1429" w:rsidRDefault="00BA18D4" w:rsidP="0084088E">
            <w:pPr>
              <w:spacing w:after="229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BA18D4" w:rsidRPr="00DB1429" w:rsidRDefault="00BA18D4" w:rsidP="0084088E">
            <w:pPr>
              <w:spacing w:after="229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  <w:r w:rsidRPr="00DB142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ч.</w:t>
            </w:r>
          </w:p>
        </w:tc>
        <w:tc>
          <w:tcPr>
            <w:tcW w:w="1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BA18D4" w:rsidRPr="00DB1429" w:rsidRDefault="00BA18D4" w:rsidP="0084088E">
            <w:pPr>
              <w:spacing w:after="229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BA18D4" w:rsidRPr="00DB1429" w:rsidRDefault="00BA18D4" w:rsidP="0084088E">
            <w:pPr>
              <w:spacing w:after="229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A18D4" w:rsidRPr="00DB1429" w:rsidRDefault="00BA18D4" w:rsidP="0084088E">
            <w:pPr>
              <w:spacing w:after="229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A18D4" w:rsidRPr="00B84D58" w:rsidTr="0084088E">
        <w:tc>
          <w:tcPr>
            <w:tcW w:w="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BA18D4" w:rsidRPr="00DB1429" w:rsidRDefault="00BA18D4" w:rsidP="0084088E">
            <w:pPr>
              <w:spacing w:after="229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B142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33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BA18D4" w:rsidRPr="00DB1429" w:rsidRDefault="00BA18D4" w:rsidP="0084088E">
            <w:pPr>
              <w:spacing w:after="229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B142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Агроэкосистемы.</w:t>
            </w:r>
          </w:p>
          <w:p w:rsidR="00BA18D4" w:rsidRPr="00DB1429" w:rsidRDefault="00BA18D4" w:rsidP="0084088E">
            <w:pPr>
              <w:spacing w:after="229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BA18D4" w:rsidRPr="00DB1429" w:rsidRDefault="00BA18D4" w:rsidP="0084088E">
            <w:pPr>
              <w:spacing w:after="229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  <w:r w:rsidRPr="00DB142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ч.</w:t>
            </w:r>
          </w:p>
        </w:tc>
        <w:tc>
          <w:tcPr>
            <w:tcW w:w="1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BA18D4" w:rsidRPr="00DB1429" w:rsidRDefault="00BA18D4" w:rsidP="0084088E">
            <w:pPr>
              <w:spacing w:after="229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BA18D4" w:rsidRPr="00DB1429" w:rsidRDefault="00BA18D4" w:rsidP="0084088E">
            <w:pPr>
              <w:spacing w:after="229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A18D4" w:rsidRPr="00DB1429" w:rsidRDefault="00BA18D4" w:rsidP="0084088E">
            <w:pPr>
              <w:spacing w:after="229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A18D4" w:rsidRPr="00B84D58" w:rsidTr="0084088E">
        <w:tc>
          <w:tcPr>
            <w:tcW w:w="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BA18D4" w:rsidRPr="00DB1429" w:rsidRDefault="00BA18D4" w:rsidP="0084088E">
            <w:pPr>
              <w:spacing w:after="229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B142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33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BA18D4" w:rsidRPr="00DB1429" w:rsidRDefault="00BA18D4" w:rsidP="0084088E">
            <w:pPr>
              <w:spacing w:after="229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B142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Биосфера - глобальная экосистема, ее изменения и проблемы устойчивости.</w:t>
            </w:r>
          </w:p>
        </w:tc>
        <w:tc>
          <w:tcPr>
            <w:tcW w:w="7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BA18D4" w:rsidRPr="00DB1429" w:rsidRDefault="00BA18D4" w:rsidP="0084088E">
            <w:pPr>
              <w:spacing w:after="229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  <w:r w:rsidRPr="00DB142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ч.</w:t>
            </w:r>
          </w:p>
        </w:tc>
        <w:tc>
          <w:tcPr>
            <w:tcW w:w="1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BA18D4" w:rsidRPr="00DB1429" w:rsidRDefault="00BA18D4" w:rsidP="0084088E">
            <w:pPr>
              <w:spacing w:after="229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BA18D4" w:rsidRPr="00DB1429" w:rsidRDefault="00BA18D4" w:rsidP="0084088E">
            <w:pPr>
              <w:spacing w:after="229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A18D4" w:rsidRPr="00DB1429" w:rsidRDefault="00BA18D4" w:rsidP="0084088E">
            <w:pPr>
              <w:spacing w:after="229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A18D4" w:rsidRPr="00B84D58" w:rsidTr="0084088E">
        <w:tc>
          <w:tcPr>
            <w:tcW w:w="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BA18D4" w:rsidRPr="00DB1429" w:rsidRDefault="00BA18D4" w:rsidP="0084088E">
            <w:pPr>
              <w:spacing w:after="229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B142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33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BA18D4" w:rsidRPr="00DB1429" w:rsidRDefault="00BA18D4" w:rsidP="0084088E">
            <w:pPr>
              <w:spacing w:after="229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B142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Итоговое тестирование.</w:t>
            </w:r>
          </w:p>
          <w:p w:rsidR="00BA18D4" w:rsidRPr="00DB1429" w:rsidRDefault="00BA18D4" w:rsidP="0084088E">
            <w:pPr>
              <w:spacing w:after="229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BA18D4" w:rsidRPr="00DB1429" w:rsidRDefault="00BA18D4" w:rsidP="0084088E">
            <w:pPr>
              <w:spacing w:after="229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  <w:r w:rsidRPr="00DB142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ч</w:t>
            </w:r>
          </w:p>
        </w:tc>
        <w:tc>
          <w:tcPr>
            <w:tcW w:w="1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BA18D4" w:rsidRPr="00DB1429" w:rsidRDefault="00BA18D4" w:rsidP="0084088E">
            <w:pPr>
              <w:spacing w:after="229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BA18D4" w:rsidRPr="00DB1429" w:rsidRDefault="00BA18D4" w:rsidP="0084088E">
            <w:pPr>
              <w:spacing w:after="229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A18D4" w:rsidRPr="00DB1429" w:rsidRDefault="00BA18D4" w:rsidP="0084088E">
            <w:pPr>
              <w:spacing w:after="229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BA18D4" w:rsidRPr="00DB1429" w:rsidRDefault="00BA18D4" w:rsidP="0084088E">
      <w:pPr>
        <w:shd w:val="clear" w:color="auto" w:fill="FFFFFF"/>
        <w:spacing w:after="229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BA18D4" w:rsidRPr="00DB1429" w:rsidRDefault="00BA18D4" w:rsidP="00217891">
      <w:pPr>
        <w:shd w:val="clear" w:color="auto" w:fill="FFFFFF"/>
        <w:spacing w:after="229" w:line="240" w:lineRule="auto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DB1429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ЛИТЕРАТУРА</w:t>
      </w:r>
    </w:p>
    <w:p w:rsidR="00BA18D4" w:rsidRPr="00DB1429" w:rsidRDefault="00BA18D4" w:rsidP="00217891">
      <w:pPr>
        <w:shd w:val="clear" w:color="auto" w:fill="FFFFFF"/>
        <w:spacing w:after="229" w:line="240" w:lineRule="auto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DB1429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Список литературы для учителя:</w:t>
      </w:r>
    </w:p>
    <w:p w:rsidR="00BA18D4" w:rsidRPr="00DB1429" w:rsidRDefault="00BA18D4" w:rsidP="0084088E">
      <w:pPr>
        <w:numPr>
          <w:ilvl w:val="0"/>
          <w:numId w:val="2"/>
        </w:numPr>
        <w:shd w:val="clear" w:color="auto" w:fill="FFFFFF"/>
        <w:spacing w:after="229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DB1429">
        <w:rPr>
          <w:rFonts w:ascii="Times New Roman" w:hAnsi="Times New Roman"/>
          <w:color w:val="000000"/>
          <w:sz w:val="24"/>
          <w:szCs w:val="24"/>
          <w:lang w:eastAsia="ru-RU"/>
        </w:rPr>
        <w:t>Борзова З.В., Дагаев А.М. Дидактические материалы по биологии: Методическое пособие. (6-11 кл) - М: ТЦ «Сфера», 2005. – 126с.</w:t>
      </w:r>
    </w:p>
    <w:p w:rsidR="00BA18D4" w:rsidRPr="00DB1429" w:rsidRDefault="00BA18D4" w:rsidP="0084088E">
      <w:pPr>
        <w:numPr>
          <w:ilvl w:val="0"/>
          <w:numId w:val="2"/>
        </w:numPr>
        <w:shd w:val="clear" w:color="auto" w:fill="FFFFFF"/>
        <w:spacing w:after="229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DB1429">
        <w:rPr>
          <w:rFonts w:ascii="Times New Roman" w:hAnsi="Times New Roman"/>
          <w:color w:val="000000"/>
          <w:sz w:val="24"/>
          <w:szCs w:val="24"/>
          <w:lang w:eastAsia="ru-RU"/>
        </w:rPr>
        <w:t>Козлова Т.А. Тематическое и поурочное планирование по биологии. К учебнику А.А. Каменского, Е.А. Криксунова, В.В. Пасечника «Общая биология: 10-11 классы». М.: Изд-во «Экзамен», 2006. – 286 с.</w:t>
      </w:r>
    </w:p>
    <w:p w:rsidR="00BA18D4" w:rsidRPr="00DB1429" w:rsidRDefault="00BA18D4" w:rsidP="0084088E">
      <w:pPr>
        <w:numPr>
          <w:ilvl w:val="0"/>
          <w:numId w:val="2"/>
        </w:numPr>
        <w:shd w:val="clear" w:color="auto" w:fill="FFFFFF"/>
        <w:spacing w:after="229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DB1429">
        <w:rPr>
          <w:rFonts w:ascii="Times New Roman" w:hAnsi="Times New Roman"/>
          <w:color w:val="000000"/>
          <w:sz w:val="24"/>
          <w:szCs w:val="24"/>
          <w:lang w:eastAsia="ru-RU"/>
        </w:rPr>
        <w:t>Методическое пособие к учебнику В.Б. Захарова, Н. И. Сонина «Биология. Общие закономерности. 9 класс / Т.А. Ловкова, Н.И. Сонин,– М.: Дрофа, 2003.– 128 с.</w:t>
      </w:r>
    </w:p>
    <w:p w:rsidR="00BA18D4" w:rsidRPr="00DB1429" w:rsidRDefault="00BA18D4" w:rsidP="0084088E">
      <w:pPr>
        <w:numPr>
          <w:ilvl w:val="0"/>
          <w:numId w:val="2"/>
        </w:numPr>
        <w:shd w:val="clear" w:color="auto" w:fill="FFFFFF"/>
        <w:spacing w:after="229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DB1429">
        <w:rPr>
          <w:rFonts w:ascii="Times New Roman" w:hAnsi="Times New Roman"/>
          <w:color w:val="000000"/>
          <w:sz w:val="24"/>
          <w:szCs w:val="24"/>
          <w:lang w:eastAsia="ru-RU"/>
        </w:rPr>
        <w:t>Настольная книга учителя биологии/ Авт.-сост. Калинова Г.С., Кучменко В.С.-М: ООО «Издательство АСТ»: «ООО Издательство Астрель», 2002.-158 с.</w:t>
      </w:r>
    </w:p>
    <w:p w:rsidR="00BA18D4" w:rsidRPr="00DB1429" w:rsidRDefault="00BA18D4" w:rsidP="0084088E">
      <w:pPr>
        <w:numPr>
          <w:ilvl w:val="0"/>
          <w:numId w:val="2"/>
        </w:numPr>
        <w:shd w:val="clear" w:color="auto" w:fill="FFFFFF"/>
        <w:spacing w:after="229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DB1429">
        <w:rPr>
          <w:rFonts w:ascii="Times New Roman" w:hAnsi="Times New Roman"/>
          <w:color w:val="000000"/>
          <w:sz w:val="24"/>
          <w:szCs w:val="24"/>
          <w:lang w:eastAsia="ru-RU"/>
        </w:rPr>
        <w:t>Типовые тестовые задания. Биология./ Н.А.Богданов – М. «Экзамен», 2009.</w:t>
      </w:r>
    </w:p>
    <w:p w:rsidR="00BA18D4" w:rsidRPr="00DB1429" w:rsidRDefault="00BA18D4" w:rsidP="0084088E">
      <w:pPr>
        <w:numPr>
          <w:ilvl w:val="0"/>
          <w:numId w:val="2"/>
        </w:numPr>
        <w:shd w:val="clear" w:color="auto" w:fill="FFFFFF"/>
        <w:spacing w:after="229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DB1429">
        <w:rPr>
          <w:rFonts w:ascii="Times New Roman" w:hAnsi="Times New Roman"/>
          <w:color w:val="000000"/>
          <w:sz w:val="24"/>
          <w:szCs w:val="24"/>
          <w:lang w:eastAsia="ru-RU"/>
        </w:rPr>
        <w:t>Калинова Г.С., Мягкова А.Н., Никишова Е.А., Резникова В.З. Биология: 6-9 классы: тематические и итоговые контрольные работы: дидактические материалы – М.: Вентана- Граф, 2009. – 288с.</w:t>
      </w:r>
    </w:p>
    <w:p w:rsidR="00BA18D4" w:rsidRPr="00DB1429" w:rsidRDefault="00BA18D4" w:rsidP="0084088E">
      <w:pPr>
        <w:numPr>
          <w:ilvl w:val="0"/>
          <w:numId w:val="2"/>
        </w:numPr>
        <w:shd w:val="clear" w:color="auto" w:fill="FFFFFF"/>
        <w:spacing w:after="229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DB1429">
        <w:rPr>
          <w:rFonts w:ascii="Times New Roman" w:hAnsi="Times New Roman"/>
          <w:color w:val="000000"/>
          <w:sz w:val="24"/>
          <w:szCs w:val="24"/>
          <w:lang w:eastAsia="ru-RU"/>
        </w:rPr>
        <w:t>Калинова Г.С., Мягкова А.Н., Резникова В.З. Сборник заданий для проведения экзамена в 9 классе/под ред. Г.С. Ковалева, – М.: Просвещение, 2008.</w:t>
      </w:r>
    </w:p>
    <w:p w:rsidR="00BA18D4" w:rsidRPr="00DB1429" w:rsidRDefault="00BA18D4" w:rsidP="0084088E">
      <w:pPr>
        <w:numPr>
          <w:ilvl w:val="0"/>
          <w:numId w:val="2"/>
        </w:numPr>
        <w:shd w:val="clear" w:color="auto" w:fill="FFFFFF"/>
        <w:spacing w:after="229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DB1429">
        <w:rPr>
          <w:rFonts w:ascii="Times New Roman" w:hAnsi="Times New Roman"/>
          <w:color w:val="000000"/>
          <w:sz w:val="24"/>
          <w:szCs w:val="24"/>
          <w:lang w:eastAsia="ru-RU"/>
        </w:rPr>
        <w:t>Кузнецова В.Н., Прилежаева М.Г. Сборник тестовых заданий для тематического и итогового контроля. Биология. Основная школа – М.: Интеллект – Центр, 2006 г.</w:t>
      </w:r>
    </w:p>
    <w:p w:rsidR="00BA18D4" w:rsidRPr="00DB1429" w:rsidRDefault="00BA18D4" w:rsidP="0084088E">
      <w:pPr>
        <w:numPr>
          <w:ilvl w:val="0"/>
          <w:numId w:val="2"/>
        </w:numPr>
        <w:shd w:val="clear" w:color="auto" w:fill="FFFFFF"/>
        <w:spacing w:after="229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DB1429">
        <w:rPr>
          <w:rFonts w:ascii="Times New Roman" w:hAnsi="Times New Roman"/>
          <w:color w:val="000000"/>
          <w:sz w:val="24"/>
          <w:szCs w:val="24"/>
          <w:lang w:eastAsia="ru-RU"/>
        </w:rPr>
        <w:t>Рохлов В.С., Лернер Г.И., Теремов А.В. Трофимов., С.В. ГИА – 2009. Экзамен в новой форме. Биология. 9 кл. Тренировочные варианты экзаменационных работ для проведения государственной итоговой аттестации в новой форме – М.: АСТ; Астрель, 2009 г.</w:t>
      </w:r>
    </w:p>
    <w:p w:rsidR="00BA18D4" w:rsidRPr="00DB1429" w:rsidRDefault="00BA18D4" w:rsidP="0084088E">
      <w:pPr>
        <w:numPr>
          <w:ilvl w:val="0"/>
          <w:numId w:val="2"/>
        </w:numPr>
        <w:shd w:val="clear" w:color="auto" w:fill="FFFFFF"/>
        <w:spacing w:after="229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DB1429">
        <w:rPr>
          <w:rFonts w:ascii="Times New Roman" w:hAnsi="Times New Roman"/>
          <w:color w:val="000000"/>
          <w:sz w:val="24"/>
          <w:szCs w:val="24"/>
          <w:lang w:eastAsia="ru-RU"/>
        </w:rPr>
        <w:t>Солодова Е.А. Биология. Тестовые задания: 7 класс: дидактические материалы / Солодова Е.А. – М.: Вентана - Граф, 2010. – 160с.</w:t>
      </w:r>
    </w:p>
    <w:p w:rsidR="00BA18D4" w:rsidRPr="00DB1429" w:rsidRDefault="00BA18D4" w:rsidP="0084088E">
      <w:pPr>
        <w:numPr>
          <w:ilvl w:val="0"/>
          <w:numId w:val="2"/>
        </w:numPr>
        <w:shd w:val="clear" w:color="auto" w:fill="FFFFFF"/>
        <w:spacing w:after="229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DB1429">
        <w:rPr>
          <w:rFonts w:ascii="Times New Roman" w:hAnsi="Times New Roman"/>
          <w:color w:val="000000"/>
          <w:sz w:val="24"/>
          <w:szCs w:val="24"/>
          <w:lang w:eastAsia="ru-RU"/>
        </w:rPr>
        <w:t>Фросин, В.Н. Биология. Растения. Грибы. Лишайники. 6 класс. Тематические тестовые задания / Фросин В.Н., Сивоглазов В.И. – М.: Дрофа, 2010. – 187, [5]с. – (ЕГЭ: шаг за шагом).</w:t>
      </w:r>
    </w:p>
    <w:p w:rsidR="00BA18D4" w:rsidRPr="00DB1429" w:rsidRDefault="00BA18D4" w:rsidP="0084088E">
      <w:pPr>
        <w:shd w:val="clear" w:color="auto" w:fill="FFFFFF"/>
        <w:spacing w:after="229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BA18D4" w:rsidRPr="00DB1429" w:rsidRDefault="00BA18D4" w:rsidP="00217891">
      <w:pPr>
        <w:shd w:val="clear" w:color="auto" w:fill="FFFFFF"/>
        <w:spacing w:after="229" w:line="240" w:lineRule="auto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DB1429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Список литературы для учащихся:</w:t>
      </w:r>
    </w:p>
    <w:p w:rsidR="00BA18D4" w:rsidRPr="00DB1429" w:rsidRDefault="00BA18D4" w:rsidP="0084088E">
      <w:pPr>
        <w:numPr>
          <w:ilvl w:val="0"/>
          <w:numId w:val="3"/>
        </w:numPr>
        <w:shd w:val="clear" w:color="auto" w:fill="FFFFFF"/>
        <w:spacing w:after="229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DB1429">
        <w:rPr>
          <w:rFonts w:ascii="Times New Roman" w:hAnsi="Times New Roman"/>
          <w:color w:val="000000"/>
          <w:sz w:val="24"/>
          <w:szCs w:val="24"/>
          <w:lang w:eastAsia="ru-RU"/>
        </w:rPr>
        <w:t>Захаров В.Б., Сонин Н.И. Биология. «Многообразие живых организмов». М.: Дрофа, 2006.</w:t>
      </w:r>
    </w:p>
    <w:p w:rsidR="00BA18D4" w:rsidRPr="00DB1429" w:rsidRDefault="00BA18D4" w:rsidP="0084088E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767676"/>
          <w:sz w:val="24"/>
          <w:szCs w:val="24"/>
          <w:lang w:eastAsia="ru-RU"/>
        </w:rPr>
      </w:pPr>
      <w:r w:rsidRPr="00DB1429">
        <w:rPr>
          <w:rFonts w:ascii="Times New Roman" w:hAnsi="Times New Roman"/>
          <w:color w:val="767676"/>
          <w:sz w:val="24"/>
          <w:szCs w:val="24"/>
          <w:lang w:eastAsia="ru-RU"/>
        </w:rPr>
        <w:t>Захарова В. Б., Мамонтов С. Г., Сонина Н. И. «Общие закономерности». М.: Дрофа, 2006.</w:t>
      </w:r>
    </w:p>
    <w:p w:rsidR="00BA18D4" w:rsidRPr="00DB1429" w:rsidRDefault="00BA18D4" w:rsidP="0084088E">
      <w:pPr>
        <w:numPr>
          <w:ilvl w:val="0"/>
          <w:numId w:val="3"/>
        </w:numPr>
        <w:shd w:val="clear" w:color="auto" w:fill="FFFFFF"/>
        <w:spacing w:after="229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DB1429">
        <w:rPr>
          <w:rFonts w:ascii="Times New Roman" w:hAnsi="Times New Roman"/>
          <w:color w:val="000000"/>
          <w:sz w:val="24"/>
          <w:szCs w:val="24"/>
          <w:lang w:eastAsia="ru-RU"/>
        </w:rPr>
        <w:t>Акимов С.И. и др. Биология в таблицах, схемах, рисунках. Учебно-образовательная серия. - М: Лист-Нью, 2004г.</w:t>
      </w:r>
    </w:p>
    <w:p w:rsidR="00BA18D4" w:rsidRPr="00DB1429" w:rsidRDefault="00BA18D4" w:rsidP="0084088E">
      <w:pPr>
        <w:numPr>
          <w:ilvl w:val="0"/>
          <w:numId w:val="3"/>
        </w:numPr>
        <w:shd w:val="clear" w:color="auto" w:fill="FFFFFF"/>
        <w:spacing w:after="229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DB1429">
        <w:rPr>
          <w:rFonts w:ascii="Times New Roman" w:hAnsi="Times New Roman"/>
          <w:color w:val="000000"/>
          <w:sz w:val="24"/>
          <w:szCs w:val="24"/>
          <w:lang w:eastAsia="ru-RU"/>
        </w:rPr>
        <w:t>Биология: Справочник школьника и студента/Под ред. З.Брема и И.Мейнке; Пер. с нем. – 3-е изд., стереотип. – М.: Дрофа, 2003г.</w:t>
      </w:r>
    </w:p>
    <w:p w:rsidR="00BA18D4" w:rsidRPr="00DB1429" w:rsidRDefault="00BA18D4" w:rsidP="0084088E">
      <w:pPr>
        <w:numPr>
          <w:ilvl w:val="0"/>
          <w:numId w:val="3"/>
        </w:numPr>
        <w:shd w:val="clear" w:color="auto" w:fill="FFFFFF"/>
        <w:spacing w:after="229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DB1429">
        <w:rPr>
          <w:rFonts w:ascii="Times New Roman" w:hAnsi="Times New Roman"/>
          <w:color w:val="000000"/>
          <w:sz w:val="24"/>
          <w:szCs w:val="24"/>
          <w:lang w:eastAsia="ru-RU"/>
        </w:rPr>
        <w:t>Лернер Г.И., Рохлов В.С., Теремов А.В. Государственная итоговая аттестация выпускников 9 классов в новой форме. Биология. 2011/ ФИПИ.</w:t>
      </w:r>
    </w:p>
    <w:p w:rsidR="00BA18D4" w:rsidRPr="00DB1429" w:rsidRDefault="00BA18D4" w:rsidP="0084088E">
      <w:pPr>
        <w:numPr>
          <w:ilvl w:val="0"/>
          <w:numId w:val="3"/>
        </w:numPr>
        <w:shd w:val="clear" w:color="auto" w:fill="FFFFFF"/>
        <w:spacing w:after="229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DB1429">
        <w:rPr>
          <w:rFonts w:ascii="Times New Roman" w:hAnsi="Times New Roman"/>
          <w:color w:val="000000"/>
          <w:sz w:val="24"/>
          <w:szCs w:val="24"/>
          <w:lang w:eastAsia="ru-RU"/>
        </w:rPr>
        <w:t>Лернер Г.И. ОГЭ -2016. Биология. 9 класс. Сборник заданий. Биология. 2016/ ФИПИ.</w:t>
      </w:r>
    </w:p>
    <w:p w:rsidR="00BA18D4" w:rsidRPr="00DB1429" w:rsidRDefault="00BA18D4" w:rsidP="0084088E">
      <w:pPr>
        <w:numPr>
          <w:ilvl w:val="0"/>
          <w:numId w:val="3"/>
        </w:numPr>
        <w:shd w:val="clear" w:color="auto" w:fill="FFFFFF"/>
        <w:spacing w:after="229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DB1429">
        <w:rPr>
          <w:rFonts w:ascii="Times New Roman" w:hAnsi="Times New Roman"/>
          <w:color w:val="000000"/>
          <w:sz w:val="24"/>
          <w:szCs w:val="24"/>
          <w:lang w:eastAsia="ru-RU"/>
        </w:rPr>
        <w:t>Рохлов В.С., Теремов А.В., Лернер Г.И., Трофимов С.Б. Государственная итоговая аттестация (по новой форме): 9 класс. Тематические тренировочные задания. Биология/ ФИПИ– М.: Эксмо, 2010.</w:t>
      </w:r>
    </w:p>
    <w:p w:rsidR="00BA18D4" w:rsidRPr="00DB1429" w:rsidRDefault="00BA18D4" w:rsidP="0084088E">
      <w:pPr>
        <w:numPr>
          <w:ilvl w:val="0"/>
          <w:numId w:val="3"/>
        </w:numPr>
        <w:shd w:val="clear" w:color="auto" w:fill="FFFFFF"/>
        <w:spacing w:after="229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DB1429">
        <w:rPr>
          <w:rFonts w:ascii="Times New Roman" w:hAnsi="Times New Roman"/>
          <w:color w:val="000000"/>
          <w:sz w:val="24"/>
          <w:szCs w:val="24"/>
          <w:lang w:eastAsia="ru-RU"/>
        </w:rPr>
        <w:t>Фросин В.Н., Сивоглазов В.И. Готовимся к единому государственному экзамену. Биология. Животные. М.: Дрофа, 2006.</w:t>
      </w:r>
    </w:p>
    <w:p w:rsidR="00BA18D4" w:rsidRPr="00DB1429" w:rsidRDefault="00BA18D4" w:rsidP="0084088E">
      <w:pPr>
        <w:shd w:val="clear" w:color="auto" w:fill="FFFFFF"/>
        <w:spacing w:after="229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BA18D4" w:rsidRPr="00DB1429" w:rsidRDefault="00BA18D4" w:rsidP="0084088E">
      <w:pPr>
        <w:shd w:val="clear" w:color="auto" w:fill="FFFFFF"/>
        <w:spacing w:after="229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DB1429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Информацию об организации, проведении и демоверсии ГИА можно найти на </w:t>
      </w:r>
      <w:r w:rsidRPr="00DB1429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сайтах</w:t>
      </w:r>
      <w:r w:rsidRPr="00DB1429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:</w:t>
      </w:r>
    </w:p>
    <w:p w:rsidR="00BA18D4" w:rsidRPr="00DB1429" w:rsidRDefault="00BA18D4" w:rsidP="0084088E">
      <w:pPr>
        <w:numPr>
          <w:ilvl w:val="0"/>
          <w:numId w:val="4"/>
        </w:numPr>
        <w:shd w:val="clear" w:color="auto" w:fill="FFFFFF"/>
        <w:spacing w:after="229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DB1429">
        <w:rPr>
          <w:rFonts w:ascii="Times New Roman" w:hAnsi="Times New Roman"/>
          <w:color w:val="000000"/>
          <w:sz w:val="24"/>
          <w:szCs w:val="24"/>
          <w:u w:val="single"/>
          <w:lang w:eastAsia="ru-RU"/>
        </w:rPr>
        <w:t>http://www.mon.gov.ru</w:t>
      </w:r>
      <w:r w:rsidRPr="00DB1429">
        <w:rPr>
          <w:rFonts w:ascii="Times New Roman" w:hAnsi="Times New Roman"/>
          <w:color w:val="000000"/>
          <w:sz w:val="24"/>
          <w:szCs w:val="24"/>
          <w:lang w:eastAsia="ru-RU"/>
        </w:rPr>
        <w:t> - Министерство образования и науки</w:t>
      </w:r>
    </w:p>
    <w:p w:rsidR="00BA18D4" w:rsidRPr="00DB1429" w:rsidRDefault="00BA18D4" w:rsidP="0084088E">
      <w:pPr>
        <w:numPr>
          <w:ilvl w:val="0"/>
          <w:numId w:val="4"/>
        </w:numPr>
        <w:shd w:val="clear" w:color="auto" w:fill="FFFFFF"/>
        <w:spacing w:after="229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DB1429">
        <w:rPr>
          <w:rFonts w:ascii="Times New Roman" w:hAnsi="Times New Roman"/>
          <w:color w:val="000000"/>
          <w:sz w:val="24"/>
          <w:szCs w:val="24"/>
          <w:u w:val="single"/>
          <w:lang w:eastAsia="ru-RU"/>
        </w:rPr>
        <w:t>http://www.fipi.ru</w:t>
      </w:r>
      <w:r w:rsidRPr="00DB1429">
        <w:rPr>
          <w:rFonts w:ascii="Times New Roman" w:hAnsi="Times New Roman"/>
          <w:color w:val="000000"/>
          <w:sz w:val="24"/>
          <w:szCs w:val="24"/>
          <w:lang w:eastAsia="ru-RU"/>
        </w:rPr>
        <w:t> - Портал ФИПИ – Федеральный институт педагогических измерений</w:t>
      </w:r>
    </w:p>
    <w:p w:rsidR="00BA18D4" w:rsidRPr="00DB1429" w:rsidRDefault="00BA18D4" w:rsidP="0084088E">
      <w:pPr>
        <w:numPr>
          <w:ilvl w:val="0"/>
          <w:numId w:val="4"/>
        </w:numPr>
        <w:shd w:val="clear" w:color="auto" w:fill="FFFFFF"/>
        <w:spacing w:after="229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DB1429">
        <w:rPr>
          <w:rFonts w:ascii="Times New Roman" w:hAnsi="Times New Roman"/>
          <w:color w:val="000000"/>
          <w:sz w:val="24"/>
          <w:szCs w:val="24"/>
          <w:u w:val="single"/>
          <w:lang w:eastAsia="ru-RU"/>
        </w:rPr>
        <w:t>http://www.ege.edu.ru</w:t>
      </w:r>
      <w:r w:rsidRPr="00DB1429">
        <w:rPr>
          <w:rFonts w:ascii="Times New Roman" w:hAnsi="Times New Roman"/>
          <w:color w:val="000000"/>
          <w:sz w:val="24"/>
          <w:szCs w:val="24"/>
          <w:lang w:eastAsia="ru-RU"/>
        </w:rPr>
        <w:t> - Портал ЕГЭ (информационной поддержки ЕГЭ)</w:t>
      </w:r>
    </w:p>
    <w:p w:rsidR="00BA18D4" w:rsidRPr="00DB1429" w:rsidRDefault="00BA18D4" w:rsidP="0084088E">
      <w:pPr>
        <w:numPr>
          <w:ilvl w:val="0"/>
          <w:numId w:val="4"/>
        </w:numPr>
        <w:shd w:val="clear" w:color="auto" w:fill="FFFFFF"/>
        <w:spacing w:after="229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DB1429">
        <w:rPr>
          <w:rFonts w:ascii="Times New Roman" w:hAnsi="Times New Roman"/>
          <w:color w:val="000000"/>
          <w:sz w:val="24"/>
          <w:szCs w:val="24"/>
          <w:u w:val="single"/>
          <w:lang w:eastAsia="ru-RU"/>
        </w:rPr>
        <w:t>http://www.probaege.edu.ru</w:t>
      </w:r>
      <w:r w:rsidRPr="00DB1429">
        <w:rPr>
          <w:rFonts w:ascii="Times New Roman" w:hAnsi="Times New Roman"/>
          <w:color w:val="000000"/>
          <w:sz w:val="24"/>
          <w:szCs w:val="24"/>
          <w:lang w:eastAsia="ru-RU"/>
        </w:rPr>
        <w:t> - Портал Единый экзамен</w:t>
      </w:r>
    </w:p>
    <w:p w:rsidR="00BA18D4" w:rsidRPr="00DB1429" w:rsidRDefault="00BA18D4" w:rsidP="0084088E">
      <w:pPr>
        <w:numPr>
          <w:ilvl w:val="0"/>
          <w:numId w:val="4"/>
        </w:numPr>
        <w:shd w:val="clear" w:color="auto" w:fill="FFFFFF"/>
        <w:spacing w:after="229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DB1429">
        <w:rPr>
          <w:rFonts w:ascii="Times New Roman" w:hAnsi="Times New Roman"/>
          <w:color w:val="000000"/>
          <w:sz w:val="24"/>
          <w:szCs w:val="24"/>
          <w:u w:val="single"/>
          <w:lang w:eastAsia="ru-RU"/>
        </w:rPr>
        <w:t>http://edu.ru/index.php</w:t>
      </w:r>
      <w:r w:rsidRPr="00DB1429">
        <w:rPr>
          <w:rFonts w:ascii="Times New Roman" w:hAnsi="Times New Roman"/>
          <w:color w:val="000000"/>
          <w:sz w:val="24"/>
          <w:szCs w:val="24"/>
          <w:lang w:eastAsia="ru-RU"/>
        </w:rPr>
        <w:t> - Федеральный портал «Российское образование»</w:t>
      </w:r>
    </w:p>
    <w:p w:rsidR="00BA18D4" w:rsidRPr="00DB1429" w:rsidRDefault="00BA18D4" w:rsidP="0084088E">
      <w:pPr>
        <w:numPr>
          <w:ilvl w:val="0"/>
          <w:numId w:val="4"/>
        </w:numPr>
        <w:shd w:val="clear" w:color="auto" w:fill="FFFFFF"/>
        <w:spacing w:after="229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DB1429">
        <w:rPr>
          <w:rFonts w:ascii="Times New Roman" w:hAnsi="Times New Roman"/>
          <w:color w:val="000000"/>
          <w:sz w:val="24"/>
          <w:szCs w:val="24"/>
          <w:u w:val="single"/>
          <w:lang w:eastAsia="ru-RU"/>
        </w:rPr>
        <w:t>http://www.infomarker.ru/top8.html RUSTEST.RU</w:t>
      </w:r>
      <w:r w:rsidRPr="00DB1429">
        <w:rPr>
          <w:rFonts w:ascii="Times New Roman" w:hAnsi="Times New Roman"/>
          <w:color w:val="000000"/>
          <w:sz w:val="24"/>
          <w:szCs w:val="24"/>
          <w:lang w:eastAsia="ru-RU"/>
        </w:rPr>
        <w:t> - федеральный центр тестирования.</w:t>
      </w:r>
    </w:p>
    <w:p w:rsidR="00BA18D4" w:rsidRPr="00DB1429" w:rsidRDefault="00BA18D4" w:rsidP="0084088E">
      <w:pPr>
        <w:numPr>
          <w:ilvl w:val="0"/>
          <w:numId w:val="4"/>
        </w:numPr>
        <w:shd w:val="clear" w:color="auto" w:fill="FFFFFF"/>
        <w:spacing w:after="229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DB1429">
        <w:rPr>
          <w:rFonts w:ascii="Times New Roman" w:hAnsi="Times New Roman"/>
          <w:color w:val="000000"/>
          <w:sz w:val="24"/>
          <w:szCs w:val="24"/>
          <w:u w:val="single"/>
          <w:lang w:eastAsia="ru-RU"/>
        </w:rPr>
        <w:t>http://www.pedsovet.org</w:t>
      </w:r>
      <w:r w:rsidRPr="00DB1429">
        <w:rPr>
          <w:rFonts w:ascii="Times New Roman" w:hAnsi="Times New Roman"/>
          <w:color w:val="000000"/>
          <w:sz w:val="24"/>
          <w:szCs w:val="24"/>
          <w:lang w:eastAsia="ru-RU"/>
        </w:rPr>
        <w:t> - Всероссийский Интернет-Педсовет</w:t>
      </w:r>
    </w:p>
    <w:p w:rsidR="00BA18D4" w:rsidRPr="00DB1429" w:rsidRDefault="00BA18D4">
      <w:pPr>
        <w:rPr>
          <w:rFonts w:ascii="Times New Roman" w:hAnsi="Times New Roman"/>
          <w:sz w:val="24"/>
          <w:szCs w:val="24"/>
        </w:rPr>
      </w:pPr>
    </w:p>
    <w:sectPr w:rsidR="00BA18D4" w:rsidRPr="00DB1429" w:rsidSect="00DA2833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8A61A1"/>
    <w:multiLevelType w:val="multilevel"/>
    <w:tmpl w:val="58DE9E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32B03A26"/>
    <w:multiLevelType w:val="multilevel"/>
    <w:tmpl w:val="F8CC55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67190589"/>
    <w:multiLevelType w:val="multilevel"/>
    <w:tmpl w:val="E65606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779F7316"/>
    <w:multiLevelType w:val="multilevel"/>
    <w:tmpl w:val="CC6A93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6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4088E"/>
    <w:rsid w:val="000031C8"/>
    <w:rsid w:val="00091BF8"/>
    <w:rsid w:val="00133BE0"/>
    <w:rsid w:val="001F4EA1"/>
    <w:rsid w:val="00217891"/>
    <w:rsid w:val="002457E9"/>
    <w:rsid w:val="00287AB3"/>
    <w:rsid w:val="00406D03"/>
    <w:rsid w:val="006203ED"/>
    <w:rsid w:val="00710B8F"/>
    <w:rsid w:val="00752726"/>
    <w:rsid w:val="0084088E"/>
    <w:rsid w:val="00863E40"/>
    <w:rsid w:val="00886435"/>
    <w:rsid w:val="008C3B99"/>
    <w:rsid w:val="009A4C1C"/>
    <w:rsid w:val="00A654C8"/>
    <w:rsid w:val="00AB21FD"/>
    <w:rsid w:val="00B84D58"/>
    <w:rsid w:val="00BA18D4"/>
    <w:rsid w:val="00BD282A"/>
    <w:rsid w:val="00BD4A7C"/>
    <w:rsid w:val="00D7200D"/>
    <w:rsid w:val="00D764EC"/>
    <w:rsid w:val="00DA2833"/>
    <w:rsid w:val="00DB1429"/>
    <w:rsid w:val="00DF70E3"/>
    <w:rsid w:val="00EC2461"/>
    <w:rsid w:val="00F144AD"/>
    <w:rsid w:val="00F23813"/>
    <w:rsid w:val="00F24E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70E3"/>
    <w:pPr>
      <w:spacing w:after="200" w:line="276" w:lineRule="auto"/>
    </w:pPr>
    <w:rPr>
      <w:lang w:eastAsia="en-US"/>
    </w:rPr>
  </w:style>
  <w:style w:type="paragraph" w:styleId="Heading1">
    <w:name w:val="heading 1"/>
    <w:basedOn w:val="Normal"/>
    <w:link w:val="Heading1Char"/>
    <w:uiPriority w:val="99"/>
    <w:qFormat/>
    <w:rsid w:val="0084088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paragraph" w:styleId="Heading3">
    <w:name w:val="heading 3"/>
    <w:basedOn w:val="Normal"/>
    <w:link w:val="Heading3Char"/>
    <w:uiPriority w:val="99"/>
    <w:qFormat/>
    <w:rsid w:val="0084088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84088E"/>
    <w:rPr>
      <w:rFonts w:ascii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84088E"/>
    <w:rPr>
      <w:rFonts w:ascii="Times New Roman" w:hAnsi="Times New Roman" w:cs="Times New Roman"/>
      <w:b/>
      <w:bCs/>
      <w:sz w:val="27"/>
      <w:szCs w:val="27"/>
      <w:lang w:eastAsia="ru-RU"/>
    </w:rPr>
  </w:style>
  <w:style w:type="character" w:styleId="Hyperlink">
    <w:name w:val="Hyperlink"/>
    <w:basedOn w:val="DefaultParagraphFont"/>
    <w:uiPriority w:val="99"/>
    <w:semiHidden/>
    <w:rsid w:val="0084088E"/>
    <w:rPr>
      <w:rFonts w:cs="Times New Roman"/>
      <w:color w:val="0000FF"/>
      <w:u w:val="single"/>
    </w:rPr>
  </w:style>
  <w:style w:type="paragraph" w:styleId="NormalWeb">
    <w:name w:val="Normal (Web)"/>
    <w:basedOn w:val="Normal"/>
    <w:uiPriority w:val="99"/>
    <w:rsid w:val="0084088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Strong">
    <w:name w:val="Strong"/>
    <w:basedOn w:val="DefaultParagraphFont"/>
    <w:uiPriority w:val="99"/>
    <w:qFormat/>
    <w:rsid w:val="0084088E"/>
    <w:rPr>
      <w:rFonts w:cs="Times New Roman"/>
      <w:b/>
      <w:bCs/>
    </w:rPr>
  </w:style>
  <w:style w:type="paragraph" w:styleId="DocumentMap">
    <w:name w:val="Document Map"/>
    <w:basedOn w:val="Normal"/>
    <w:link w:val="DocumentMapChar"/>
    <w:uiPriority w:val="99"/>
    <w:semiHidden/>
    <w:rsid w:val="00217891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BD282A"/>
    <w:rPr>
      <w:rFonts w:ascii="Times New Roman" w:hAnsi="Times New Roman" w:cs="Times New Roman"/>
      <w:sz w:val="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3572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57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357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357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357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357248">
                  <w:marLeft w:val="0"/>
                  <w:marRight w:val="0"/>
                  <w:marTop w:val="457"/>
                  <w:marBottom w:val="0"/>
                  <w:divBdr>
                    <w:top w:val="single" w:sz="8" w:space="0" w:color="E1E8ED"/>
                    <w:left w:val="single" w:sz="8" w:space="0" w:color="E1E8ED"/>
                    <w:bottom w:val="single" w:sz="8" w:space="0" w:color="E1E8ED"/>
                    <w:right w:val="single" w:sz="8" w:space="0" w:color="E1E8ED"/>
                  </w:divBdr>
                  <w:divsChild>
                    <w:div w:id="89357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357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9357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9357250">
              <w:marLeft w:val="0"/>
              <w:marRight w:val="0"/>
              <w:marTop w:val="23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57251">
              <w:marLeft w:val="0"/>
              <w:marRight w:val="0"/>
              <w:marTop w:val="23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35</TotalTime>
  <Pages>11</Pages>
  <Words>2859</Words>
  <Characters>16299</Characters>
  <Application>Microsoft Office Outlook</Application>
  <DocSecurity>0</DocSecurity>
  <Lines>0</Lines>
  <Paragraphs>0</Paragraphs>
  <ScaleCrop>false</ScaleCrop>
  <Company>Grizli777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Сашка</dc:creator>
  <cp:keywords/>
  <dc:description/>
  <cp:lastModifiedBy>Vladimir aka punsh</cp:lastModifiedBy>
  <cp:revision>14</cp:revision>
  <cp:lastPrinted>2020-09-14T20:00:00Z</cp:lastPrinted>
  <dcterms:created xsi:type="dcterms:W3CDTF">2018-10-24T08:38:00Z</dcterms:created>
  <dcterms:modified xsi:type="dcterms:W3CDTF">2024-09-09T07:13:00Z</dcterms:modified>
</cp:coreProperties>
</file>